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6C18" w14:textId="333B604C" w:rsidR="007D01EF" w:rsidRPr="007D01EF" w:rsidRDefault="007D01EF">
      <w:pPr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STYLE REFERENCE NUMBER – LINK-PB-25-</w:t>
      </w:r>
      <w:r w:rsidR="00E52A3A">
        <w:rPr>
          <w:b/>
          <w:bCs/>
          <w:color w:val="FF0000"/>
          <w:sz w:val="24"/>
          <w:szCs w:val="24"/>
        </w:rPr>
        <w:t>135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7D01EF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5BA4441E" w14:textId="3037A71F" w:rsidR="005C2CF2" w:rsidRPr="00711EBF" w:rsidRDefault="00F70BC0" w:rsidP="00DE4BCC">
            <w:pPr>
              <w:pStyle w:val="Subtitle"/>
              <w:rPr>
                <w:color w:val="auto"/>
              </w:rPr>
            </w:pPr>
            <w:bookmarkStart w:id="0" w:name="_Hlk205955326"/>
            <w:r w:rsidRPr="00F70BC0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Platatac Chicom Y Harness</w:t>
            </w:r>
            <w:bookmarkEnd w:id="0"/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F769F1">
                  <w:rPr>
                    <w:color w:val="002060"/>
                  </w:rPr>
                  <w:t xml:space="preserve">  </w:t>
                </w:r>
                <w:r w:rsidR="001322E8">
                  <w:rPr>
                    <w:color w:val="002060"/>
                  </w:rPr>
                  <w:t xml:space="preserve">                              </w:t>
                </w:r>
                <w:r w:rsidR="003D2168">
                  <w:rPr>
                    <w:color w:val="002060"/>
                  </w:rPr>
                  <w:t>August 10, 2025</w:t>
                </w:r>
              </w:sdtContent>
            </w:sdt>
            <w:r w:rsidR="005C2CF2" w:rsidRPr="00711EBF">
              <w:rPr>
                <w:color w:val="002060"/>
              </w:rPr>
              <w:t xml:space="preserve"> </w:t>
            </w:r>
          </w:p>
        </w:tc>
      </w:tr>
    </w:tbl>
    <w:p w14:paraId="6F903055" w14:textId="643F5472" w:rsidR="009F0E8D" w:rsidRDefault="009F0E8D" w:rsidP="00DE4BCC">
      <w:pPr>
        <w:rPr>
          <w:b/>
          <w:bCs/>
          <w:color w:val="auto"/>
          <w:sz w:val="24"/>
          <w:szCs w:val="24"/>
        </w:rPr>
      </w:pPr>
    </w:p>
    <w:tbl>
      <w:tblPr>
        <w:tblStyle w:val="InvoiceTable"/>
        <w:tblW w:w="0" w:type="auto"/>
        <w:tblLook w:val="04A0" w:firstRow="1" w:lastRow="0" w:firstColumn="1" w:lastColumn="0" w:noHBand="0" w:noVBand="1"/>
      </w:tblPr>
      <w:tblGrid>
        <w:gridCol w:w="2577"/>
        <w:gridCol w:w="2242"/>
        <w:gridCol w:w="2279"/>
        <w:gridCol w:w="2252"/>
      </w:tblGrid>
      <w:tr w:rsidR="00771616" w14:paraId="6047E0D0" w14:textId="232591F7" w:rsidTr="007716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"/>
        </w:trPr>
        <w:tc>
          <w:tcPr>
            <w:tcW w:w="2577" w:type="dxa"/>
            <w:vAlign w:val="center"/>
          </w:tcPr>
          <w:p w14:paraId="798B3CCA" w14:textId="2A9A88FD" w:rsidR="00771616" w:rsidRDefault="00771616" w:rsidP="007A6D88">
            <w:pPr>
              <w:jc w:val="center"/>
              <w:rPr>
                <w:b w:val="0"/>
                <w:bCs/>
                <w:color w:val="auto"/>
              </w:rPr>
            </w:pPr>
            <w:bookmarkStart w:id="1" w:name="_Hlk205955277"/>
            <w:r>
              <w:rPr>
                <w:b w:val="0"/>
                <w:bCs/>
                <w:color w:val="auto"/>
              </w:rPr>
              <w:t>PO NUMBER</w:t>
            </w:r>
          </w:p>
        </w:tc>
        <w:tc>
          <w:tcPr>
            <w:tcW w:w="2242" w:type="dxa"/>
            <w:vAlign w:val="center"/>
          </w:tcPr>
          <w:p w14:paraId="6DA7FAA8" w14:textId="4C3C6617" w:rsidR="00771616" w:rsidRDefault="00771616" w:rsidP="007A6D88">
            <w:pPr>
              <w:jc w:val="center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Product Code</w:t>
            </w:r>
          </w:p>
        </w:tc>
        <w:tc>
          <w:tcPr>
            <w:tcW w:w="2279" w:type="dxa"/>
          </w:tcPr>
          <w:p w14:paraId="62BC5BA2" w14:textId="6780C8F5" w:rsidR="00771616" w:rsidRDefault="00771616" w:rsidP="007A6D88">
            <w:pPr>
              <w:jc w:val="center"/>
              <w:rPr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Color</w:t>
            </w:r>
          </w:p>
        </w:tc>
        <w:tc>
          <w:tcPr>
            <w:tcW w:w="2252" w:type="dxa"/>
          </w:tcPr>
          <w:p w14:paraId="735D816D" w14:textId="135463DB" w:rsidR="00771616" w:rsidRPr="00771616" w:rsidRDefault="003D2168" w:rsidP="007A6D88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Q</w:t>
            </w:r>
            <w:r w:rsidR="00771616" w:rsidRPr="00771616">
              <w:rPr>
                <w:b w:val="0"/>
                <w:color w:val="auto"/>
              </w:rPr>
              <w:t>ty</w:t>
            </w:r>
          </w:p>
        </w:tc>
      </w:tr>
      <w:tr w:rsidR="00771616" w14:paraId="58AF4F57" w14:textId="653B2FFD" w:rsidTr="009F6B35">
        <w:trPr>
          <w:trHeight w:val="277"/>
        </w:trPr>
        <w:tc>
          <w:tcPr>
            <w:tcW w:w="2577" w:type="dxa"/>
            <w:vAlign w:val="bottom"/>
          </w:tcPr>
          <w:p w14:paraId="4088670D" w14:textId="19310C98" w:rsidR="00771616" w:rsidRPr="00771616" w:rsidRDefault="00771616" w:rsidP="00771616">
            <w:pPr>
              <w:jc w:val="center"/>
              <w:rPr>
                <w:rFonts w:cstheme="minorHAnsi"/>
                <w:color w:val="auto"/>
              </w:rPr>
            </w:pPr>
            <w:r w:rsidRPr="00771616">
              <w:rPr>
                <w:rFonts w:cstheme="minorHAnsi"/>
                <w:szCs w:val="18"/>
              </w:rPr>
              <w:t>P1012454</w:t>
            </w:r>
          </w:p>
        </w:tc>
        <w:tc>
          <w:tcPr>
            <w:tcW w:w="2242" w:type="dxa"/>
            <w:vAlign w:val="center"/>
          </w:tcPr>
          <w:p w14:paraId="4BE62F3F" w14:textId="2CDE5854" w:rsidR="00771616" w:rsidRPr="00771616" w:rsidRDefault="00771616" w:rsidP="00771616">
            <w:pPr>
              <w:jc w:val="center"/>
              <w:rPr>
                <w:rFonts w:cstheme="minorHAnsi"/>
                <w:color w:val="auto"/>
              </w:rPr>
            </w:pPr>
            <w:r w:rsidRPr="00771616">
              <w:rPr>
                <w:rFonts w:cstheme="minorHAnsi"/>
                <w:szCs w:val="18"/>
              </w:rPr>
              <w:t>840118</w:t>
            </w:r>
          </w:p>
        </w:tc>
        <w:tc>
          <w:tcPr>
            <w:tcW w:w="2279" w:type="dxa"/>
          </w:tcPr>
          <w:p w14:paraId="753FA1EB" w14:textId="26B43881" w:rsidR="00771616" w:rsidRDefault="00771616" w:rsidP="0077161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WHITE</w:t>
            </w:r>
          </w:p>
        </w:tc>
        <w:tc>
          <w:tcPr>
            <w:tcW w:w="2252" w:type="dxa"/>
          </w:tcPr>
          <w:p w14:paraId="2AACE909" w14:textId="0D4343A3" w:rsidR="00771616" w:rsidRDefault="00771616" w:rsidP="0077161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75pcs</w:t>
            </w:r>
          </w:p>
        </w:tc>
      </w:tr>
      <w:tr w:rsidR="00771616" w14:paraId="30D5F968" w14:textId="77777777" w:rsidTr="009F6B35">
        <w:trPr>
          <w:trHeight w:val="277"/>
        </w:trPr>
        <w:tc>
          <w:tcPr>
            <w:tcW w:w="2577" w:type="dxa"/>
            <w:vAlign w:val="bottom"/>
          </w:tcPr>
          <w:p w14:paraId="3B3AD9D8" w14:textId="68EF5B3D" w:rsidR="00771616" w:rsidRPr="00771616" w:rsidRDefault="00771616" w:rsidP="00771616">
            <w:pPr>
              <w:jc w:val="center"/>
              <w:rPr>
                <w:rFonts w:cstheme="minorHAnsi"/>
                <w:color w:val="auto"/>
              </w:rPr>
            </w:pPr>
            <w:r w:rsidRPr="00771616">
              <w:rPr>
                <w:rFonts w:cstheme="minorHAnsi"/>
                <w:szCs w:val="18"/>
              </w:rPr>
              <w:t>P1012454</w:t>
            </w:r>
          </w:p>
        </w:tc>
        <w:tc>
          <w:tcPr>
            <w:tcW w:w="2242" w:type="dxa"/>
            <w:vAlign w:val="center"/>
          </w:tcPr>
          <w:p w14:paraId="5BC4146D" w14:textId="418C335D" w:rsidR="00771616" w:rsidRPr="00771616" w:rsidRDefault="00771616" w:rsidP="00771616">
            <w:pPr>
              <w:jc w:val="center"/>
              <w:rPr>
                <w:rFonts w:cstheme="minorHAnsi"/>
                <w:color w:val="auto"/>
              </w:rPr>
            </w:pPr>
            <w:r w:rsidRPr="00771616">
              <w:rPr>
                <w:rFonts w:cstheme="minorHAnsi"/>
                <w:szCs w:val="18"/>
              </w:rPr>
              <w:t>827185</w:t>
            </w:r>
          </w:p>
        </w:tc>
        <w:tc>
          <w:tcPr>
            <w:tcW w:w="2279" w:type="dxa"/>
          </w:tcPr>
          <w:p w14:paraId="0C507517" w14:textId="08FD7A83" w:rsidR="00771616" w:rsidRDefault="00771616" w:rsidP="0077161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MCAM</w:t>
            </w:r>
          </w:p>
        </w:tc>
        <w:tc>
          <w:tcPr>
            <w:tcW w:w="2252" w:type="dxa"/>
          </w:tcPr>
          <w:p w14:paraId="05A89E85" w14:textId="3FCD7E43" w:rsidR="00771616" w:rsidRDefault="00771616" w:rsidP="0077161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50pcs</w:t>
            </w:r>
          </w:p>
        </w:tc>
      </w:tr>
      <w:bookmarkEnd w:id="1"/>
    </w:tbl>
    <w:p w14:paraId="7E35A80A" w14:textId="303010D2" w:rsidR="002750DA" w:rsidRP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77777777" w:rsidR="0018603C" w:rsidRPr="00DE4BCC" w:rsidRDefault="0018603C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8603C" w:rsidRPr="00DE4BCC" w14:paraId="2AFF6E77" w14:textId="77777777" w:rsidTr="00FA56D1">
        <w:trPr>
          <w:trHeight w:val="9677"/>
        </w:trPr>
        <w:tc>
          <w:tcPr>
            <w:tcW w:w="5000" w:type="pct"/>
          </w:tcPr>
          <w:p w14:paraId="38D7EBD9" w14:textId="5D3E26A6" w:rsidR="007E3D23" w:rsidRDefault="00982D74" w:rsidP="005D5D7A">
            <w:r w:rsidRPr="0057535A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8B5E00C" wp14:editId="3A6B0187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71120</wp:posOffset>
                      </wp:positionV>
                      <wp:extent cx="1226820" cy="1082040"/>
                      <wp:effectExtent l="0" t="0" r="11430" b="2286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820" cy="10820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0AC727" w14:textId="77777777" w:rsidR="00982D74" w:rsidRPr="003D2168" w:rsidRDefault="00982D74" w:rsidP="00982D7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Item: 500D CODURA </w:t>
                                  </w:r>
                                </w:p>
                                <w:p w14:paraId="7B86E600" w14:textId="71A2CB55" w:rsidR="00982D74" w:rsidRPr="003D2168" w:rsidRDefault="00982D74" w:rsidP="00982D7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="003D2168"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33D44C84" w14:textId="246D1C9B" w:rsidR="00982D74" w:rsidRDefault="00982D74" w:rsidP="00982D7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3D2168"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45530F62" w14:textId="69A54273" w:rsidR="003D2168" w:rsidRPr="003D2168" w:rsidRDefault="003D2168" w:rsidP="003D216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1E8207FB" w14:textId="3644E1D6" w:rsidR="003D2168" w:rsidRPr="003D2168" w:rsidRDefault="003D2168" w:rsidP="003D216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51ABC28A" w14:textId="77777777" w:rsidR="003D2168" w:rsidRPr="003D2168" w:rsidRDefault="003D2168" w:rsidP="00982D7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28822F7" w14:textId="77777777" w:rsidR="00982D74" w:rsidRDefault="00982D74" w:rsidP="00982D7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B5E00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18.15pt;margin-top:5.6pt;width:96.6pt;height:85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" fillcolor="white [3201]" strokeweight=".5pt">
                      <v:textbox>
                        <w:txbxContent>
                          <w:p w14:paraId="1F0AC727" w14:textId="77777777" w:rsidR="00982D74" w:rsidRPr="003D2168" w:rsidRDefault="00982D74" w:rsidP="00982D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Item: 500D CODURA </w:t>
                            </w:r>
                          </w:p>
                          <w:p w14:paraId="7B86E600" w14:textId="71A2CB55" w:rsidR="00982D74" w:rsidRPr="003D2168" w:rsidRDefault="00982D74" w:rsidP="00982D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="003D2168"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33D44C84" w14:textId="246D1C9B" w:rsidR="00982D74" w:rsidRDefault="00982D74" w:rsidP="00982D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3D2168"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45530F62" w14:textId="69A54273" w:rsidR="003D2168" w:rsidRPr="003D2168" w:rsidRDefault="003D2168" w:rsidP="003D216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1E8207FB" w14:textId="3644E1D6" w:rsidR="003D2168" w:rsidRPr="003D2168" w:rsidRDefault="003D2168" w:rsidP="003D216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51ABC28A" w14:textId="77777777" w:rsidR="003D2168" w:rsidRPr="003D2168" w:rsidRDefault="003D2168" w:rsidP="00982D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28822F7" w14:textId="77777777" w:rsidR="00982D74" w:rsidRDefault="00982D74" w:rsidP="00982D74"/>
                        </w:txbxContent>
                      </v:textbox>
                    </v:shape>
                  </w:pict>
                </mc:Fallback>
              </mc:AlternateContent>
            </w:r>
          </w:p>
          <w:p w14:paraId="7A1EFFAE" w14:textId="7A1CD397" w:rsidR="004209F5" w:rsidRPr="004209F5" w:rsidRDefault="00290583" w:rsidP="004209F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356A48B" wp14:editId="0637D5E5">
                      <wp:simplePos x="0" y="0"/>
                      <wp:positionH relativeFrom="column">
                        <wp:posOffset>1970405</wp:posOffset>
                      </wp:positionH>
                      <wp:positionV relativeFrom="paragraph">
                        <wp:posOffset>84455</wp:posOffset>
                      </wp:positionV>
                      <wp:extent cx="815340" cy="1057275"/>
                      <wp:effectExtent l="38100" t="0" r="22860" b="47625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15340" cy="10572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DD0A1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5.15pt;margin-top:6.65pt;width:64.2pt;height:83.25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7535A">
              <w:rPr>
                <w:noProof/>
              </w:rPr>
              <w:drawing>
                <wp:anchor distT="0" distB="0" distL="114300" distR="114300" simplePos="0" relativeHeight="251728896" behindDoc="0" locked="0" layoutInCell="1" allowOverlap="1" wp14:anchorId="3E17E4EA" wp14:editId="47AFEE6B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73025</wp:posOffset>
                  </wp:positionV>
                  <wp:extent cx="2275840" cy="3858260"/>
                  <wp:effectExtent l="0" t="0" r="0" b="889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526"/>
                          <a:stretch/>
                        </pic:blipFill>
                        <pic:spPr bwMode="auto">
                          <a:xfrm flipV="1">
                            <a:off x="0" y="0"/>
                            <a:ext cx="2275840" cy="3858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30040C" w14:textId="74BD1379" w:rsidR="004209F5" w:rsidRPr="004209F5" w:rsidRDefault="00290583" w:rsidP="004209F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8CF2F17" wp14:editId="7FE0C789">
                      <wp:simplePos x="0" y="0"/>
                      <wp:positionH relativeFrom="column">
                        <wp:posOffset>4187825</wp:posOffset>
                      </wp:positionH>
                      <wp:positionV relativeFrom="paragraph">
                        <wp:posOffset>74930</wp:posOffset>
                      </wp:positionV>
                      <wp:extent cx="1546860" cy="1066800"/>
                      <wp:effectExtent l="0" t="0" r="1524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6860" cy="1066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1C04A4" w14:textId="21F19158" w:rsidR="00982D74" w:rsidRPr="001C51DE" w:rsidRDefault="00982D74" w:rsidP="00982D7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C51DE">
                                    <w:rPr>
                                      <w:sz w:val="16"/>
                                      <w:szCs w:val="16"/>
                                    </w:rPr>
                                    <w:t>Item: one wrap Velcro 2</w:t>
                                  </w:r>
                                  <w:r w:rsidR="003D2168" w:rsidRPr="001C51DE">
                                    <w:rPr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  <w:r w:rsidRPr="001C51DE">
                                    <w:rPr>
                                      <w:sz w:val="16"/>
                                      <w:szCs w:val="16"/>
                                    </w:rPr>
                                    <w:t xml:space="preserve">mm </w:t>
                                  </w:r>
                                </w:p>
                                <w:p w14:paraId="7DB9BB9A" w14:textId="77777777" w:rsidR="001C51DE" w:rsidRPr="003D2168" w:rsidRDefault="001C51DE" w:rsidP="001C51D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595F0FCF" w14:textId="77777777" w:rsidR="001C51DE" w:rsidRDefault="001C51DE" w:rsidP="001C51D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2EEE649F" w14:textId="77777777" w:rsidR="001C51DE" w:rsidRPr="003D2168" w:rsidRDefault="001C51DE" w:rsidP="001C51D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0A96FB3C" w14:textId="3700EDE7" w:rsidR="001C51DE" w:rsidRPr="003D2168" w:rsidRDefault="001C51DE" w:rsidP="001C51D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290583">
                                    <w:rPr>
                                      <w:sz w:val="16"/>
                                      <w:szCs w:val="16"/>
                                    </w:rPr>
                                    <w:t>TAN</w:t>
                                  </w:r>
                                </w:p>
                                <w:p w14:paraId="31EC3597" w14:textId="77777777" w:rsidR="00982D74" w:rsidRDefault="00982D74" w:rsidP="00982D7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CF2F17" id="Text Box 2" o:spid="_x0000_s1027" type="#_x0000_t202" style="position:absolute;margin-left:329.75pt;margin-top:5.9pt;width:121.8pt;height:8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" fillcolor="white [3201]" strokeweight=".5pt">
                      <v:textbox>
                        <w:txbxContent>
                          <w:p w14:paraId="701C04A4" w14:textId="21F19158" w:rsidR="00982D74" w:rsidRPr="001C51DE" w:rsidRDefault="00982D74" w:rsidP="00982D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1C51DE">
                              <w:rPr>
                                <w:sz w:val="16"/>
                                <w:szCs w:val="16"/>
                              </w:rPr>
                              <w:t>Item: one wrap Velcro 2</w:t>
                            </w:r>
                            <w:r w:rsidR="003D2168" w:rsidRPr="001C51DE"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Pr="001C51DE">
                              <w:rPr>
                                <w:sz w:val="16"/>
                                <w:szCs w:val="16"/>
                              </w:rPr>
                              <w:t xml:space="preserve">mm </w:t>
                            </w:r>
                          </w:p>
                          <w:p w14:paraId="7DB9BB9A" w14:textId="77777777" w:rsidR="001C51DE" w:rsidRPr="003D2168" w:rsidRDefault="001C51DE" w:rsidP="001C51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595F0FCF" w14:textId="77777777" w:rsidR="001C51DE" w:rsidRDefault="001C51DE" w:rsidP="001C51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2EEE649F" w14:textId="77777777" w:rsidR="001C51DE" w:rsidRPr="003D2168" w:rsidRDefault="001C51DE" w:rsidP="001C51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0A96FB3C" w14:textId="3700EDE7" w:rsidR="001C51DE" w:rsidRPr="003D2168" w:rsidRDefault="001C51DE" w:rsidP="001C51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290583">
                              <w:rPr>
                                <w:sz w:val="16"/>
                                <w:szCs w:val="16"/>
                              </w:rPr>
                              <w:t>TAN</w:t>
                            </w:r>
                          </w:p>
                          <w:p w14:paraId="31EC3597" w14:textId="77777777" w:rsidR="00982D74" w:rsidRDefault="00982D74" w:rsidP="00982D74"/>
                        </w:txbxContent>
                      </v:textbox>
                    </v:shape>
                  </w:pict>
                </mc:Fallback>
              </mc:AlternateContent>
            </w:r>
          </w:p>
          <w:p w14:paraId="021683AD" w14:textId="6AF467D8" w:rsidR="004209F5" w:rsidRPr="004209F5" w:rsidRDefault="004209F5" w:rsidP="004209F5"/>
          <w:p w14:paraId="34958DB2" w14:textId="657F05AD" w:rsidR="004209F5" w:rsidRPr="004209F5" w:rsidRDefault="004209F5" w:rsidP="004209F5"/>
          <w:p w14:paraId="3C01483E" w14:textId="5509AFE3" w:rsidR="004209F5" w:rsidRPr="004209F5" w:rsidRDefault="00290583" w:rsidP="004209F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6286520" wp14:editId="2DAE0130">
                      <wp:simplePos x="0" y="0"/>
                      <wp:positionH relativeFrom="column">
                        <wp:posOffset>2023745</wp:posOffset>
                      </wp:positionH>
                      <wp:positionV relativeFrom="paragraph">
                        <wp:posOffset>76835</wp:posOffset>
                      </wp:positionV>
                      <wp:extent cx="2186940" cy="504825"/>
                      <wp:effectExtent l="38100" t="0" r="22860" b="8572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86940" cy="5048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44B15" id="Straight Arrow Connector 6" o:spid="_x0000_s1026" type="#_x0000_t32" style="position:absolute;margin-left:159.35pt;margin-top:6.05pt;width:172.2pt;height:39.7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228E327" w14:textId="60376CAB" w:rsidR="004209F5" w:rsidRPr="004209F5" w:rsidRDefault="004209F5" w:rsidP="004209F5"/>
          <w:p w14:paraId="6E91987F" w14:textId="7053564C" w:rsidR="004209F5" w:rsidRPr="004209F5" w:rsidRDefault="00290583" w:rsidP="004209F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5C4271A" wp14:editId="3BFDC2BC">
                      <wp:simplePos x="0" y="0"/>
                      <wp:positionH relativeFrom="column">
                        <wp:posOffset>2755265</wp:posOffset>
                      </wp:positionH>
                      <wp:positionV relativeFrom="paragraph">
                        <wp:posOffset>95885</wp:posOffset>
                      </wp:positionV>
                      <wp:extent cx="1097280" cy="1097280"/>
                      <wp:effectExtent l="0" t="0" r="26670" b="2667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7280" cy="1097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BEE6391" w14:textId="29C3CE30" w:rsidR="00982D74" w:rsidRPr="00290583" w:rsidRDefault="00982D74" w:rsidP="00982D7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290583">
                                    <w:rPr>
                                      <w:sz w:val="16"/>
                                      <w:szCs w:val="16"/>
                                    </w:rPr>
                                    <w:t xml:space="preserve">Item: POLY MESH </w:t>
                                  </w:r>
                                </w:p>
                                <w:p w14:paraId="7906EB92" w14:textId="77777777" w:rsidR="00290583" w:rsidRPr="003D2168" w:rsidRDefault="00290583" w:rsidP="002905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198825B8" w14:textId="77777777" w:rsidR="00290583" w:rsidRDefault="00290583" w:rsidP="002905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171BCA0E" w14:textId="77777777" w:rsidR="00290583" w:rsidRPr="003D2168" w:rsidRDefault="00290583" w:rsidP="002905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20233622" w14:textId="77777777" w:rsidR="00290583" w:rsidRPr="003D2168" w:rsidRDefault="00290583" w:rsidP="002905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17168BA0" w14:textId="77777777" w:rsidR="00982D74" w:rsidRDefault="00982D74" w:rsidP="0029058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C4271A" id="Text Box 3" o:spid="_x0000_s1028" type="#_x0000_t202" style="position:absolute;margin-left:216.95pt;margin-top:7.55pt;width:86.4pt;height:86.4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" fillcolor="white [3201]" strokeweight=".5pt">
                      <v:textbox>
                        <w:txbxContent>
                          <w:p w14:paraId="0BEE6391" w14:textId="29C3CE30" w:rsidR="00982D74" w:rsidRPr="00290583" w:rsidRDefault="00982D74" w:rsidP="00982D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290583">
                              <w:rPr>
                                <w:sz w:val="16"/>
                                <w:szCs w:val="16"/>
                              </w:rPr>
                              <w:t xml:space="preserve">Item: POLY MESH </w:t>
                            </w:r>
                          </w:p>
                          <w:p w14:paraId="7906EB92" w14:textId="77777777" w:rsidR="00290583" w:rsidRPr="003D2168" w:rsidRDefault="00290583" w:rsidP="002905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198825B8" w14:textId="77777777" w:rsidR="00290583" w:rsidRDefault="00290583" w:rsidP="002905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171BCA0E" w14:textId="77777777" w:rsidR="00290583" w:rsidRPr="003D2168" w:rsidRDefault="00290583" w:rsidP="002905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20233622" w14:textId="77777777" w:rsidR="00290583" w:rsidRPr="003D2168" w:rsidRDefault="00290583" w:rsidP="002905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17168BA0" w14:textId="77777777" w:rsidR="00982D74" w:rsidRDefault="00982D74" w:rsidP="00290583"/>
                        </w:txbxContent>
                      </v:textbox>
                    </v:shape>
                  </w:pict>
                </mc:Fallback>
              </mc:AlternateContent>
            </w:r>
          </w:p>
          <w:p w14:paraId="6847CB76" w14:textId="747249E4" w:rsidR="004209F5" w:rsidRDefault="004209F5" w:rsidP="004209F5"/>
          <w:p w14:paraId="546D53C3" w14:textId="3532938D" w:rsidR="004209F5" w:rsidRPr="004209F5" w:rsidRDefault="004209F5" w:rsidP="004209F5"/>
          <w:p w14:paraId="32C1D1CE" w14:textId="13AD588A" w:rsidR="004209F5" w:rsidRDefault="00290583" w:rsidP="004209F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B372DAF" wp14:editId="557D42EF">
                      <wp:simplePos x="0" y="0"/>
                      <wp:positionH relativeFrom="column">
                        <wp:posOffset>3982085</wp:posOffset>
                      </wp:positionH>
                      <wp:positionV relativeFrom="paragraph">
                        <wp:posOffset>196850</wp:posOffset>
                      </wp:positionV>
                      <wp:extent cx="1798320" cy="1097280"/>
                      <wp:effectExtent l="0" t="0" r="11430" b="2667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8320" cy="1097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C9DA02" w14:textId="002BEE5C" w:rsidR="00982D74" w:rsidRPr="00290583" w:rsidRDefault="00982D74" w:rsidP="00982D7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290583">
                                    <w:rPr>
                                      <w:sz w:val="16"/>
                                      <w:szCs w:val="16"/>
                                    </w:rPr>
                                    <w:t>Item: 38MM</w:t>
                                  </w:r>
                                  <w:r w:rsidR="00290583">
                                    <w:rPr>
                                      <w:sz w:val="16"/>
                                      <w:szCs w:val="16"/>
                                    </w:rPr>
                                    <w:t xml:space="preserve"> / 25mm</w:t>
                                  </w:r>
                                  <w:r w:rsidRPr="00290583">
                                    <w:rPr>
                                      <w:sz w:val="16"/>
                                      <w:szCs w:val="16"/>
                                    </w:rPr>
                                    <w:t xml:space="preserve"> WEBBING D/S </w:t>
                                  </w:r>
                                </w:p>
                                <w:p w14:paraId="6196F399" w14:textId="77777777" w:rsidR="00290583" w:rsidRPr="003D2168" w:rsidRDefault="00290583" w:rsidP="002905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770C1011" w14:textId="77777777" w:rsidR="00290583" w:rsidRDefault="00290583" w:rsidP="002905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24D15410" w14:textId="77777777" w:rsidR="00290583" w:rsidRPr="003D2168" w:rsidRDefault="00290583" w:rsidP="002905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0D92B545" w14:textId="60D97304" w:rsidR="00290583" w:rsidRPr="003D2168" w:rsidRDefault="00290583" w:rsidP="002905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 D/S</w:t>
                                  </w:r>
                                </w:p>
                                <w:p w14:paraId="06B8B653" w14:textId="77777777" w:rsidR="00982D74" w:rsidRDefault="00982D74" w:rsidP="0029058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72DAF" id="Text Box 26" o:spid="_x0000_s1029" type="#_x0000_t202" style="position:absolute;margin-left:313.55pt;margin-top:15.5pt;width:141.6pt;height:86.4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" fillcolor="white [3201]" strokeweight=".5pt">
                      <v:textbox>
                        <w:txbxContent>
                          <w:p w14:paraId="57C9DA02" w14:textId="002BEE5C" w:rsidR="00982D74" w:rsidRPr="00290583" w:rsidRDefault="00982D74" w:rsidP="00982D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290583">
                              <w:rPr>
                                <w:sz w:val="16"/>
                                <w:szCs w:val="16"/>
                              </w:rPr>
                              <w:t>Item: 38MM</w:t>
                            </w:r>
                            <w:r w:rsidR="00290583">
                              <w:rPr>
                                <w:sz w:val="16"/>
                                <w:szCs w:val="16"/>
                              </w:rPr>
                              <w:t xml:space="preserve"> / 25mm</w:t>
                            </w:r>
                            <w:r w:rsidRPr="00290583">
                              <w:rPr>
                                <w:sz w:val="16"/>
                                <w:szCs w:val="16"/>
                              </w:rPr>
                              <w:t xml:space="preserve"> WEBBING D/S </w:t>
                            </w:r>
                          </w:p>
                          <w:p w14:paraId="6196F399" w14:textId="77777777" w:rsidR="00290583" w:rsidRPr="003D2168" w:rsidRDefault="00290583" w:rsidP="002905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770C1011" w14:textId="77777777" w:rsidR="00290583" w:rsidRDefault="00290583" w:rsidP="002905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24D15410" w14:textId="77777777" w:rsidR="00290583" w:rsidRPr="003D2168" w:rsidRDefault="00290583" w:rsidP="002905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0D92B545" w14:textId="60D97304" w:rsidR="00290583" w:rsidRPr="003D2168" w:rsidRDefault="00290583" w:rsidP="002905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 D/S</w:t>
                            </w:r>
                          </w:p>
                          <w:p w14:paraId="06B8B653" w14:textId="77777777" w:rsidR="00982D74" w:rsidRDefault="00982D74" w:rsidP="00290583"/>
                        </w:txbxContent>
                      </v:textbox>
                    </v:shape>
                  </w:pict>
                </mc:Fallback>
              </mc:AlternateContent>
            </w:r>
            <w:r w:rsidR="00EC65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2AC78BF" wp14:editId="6D33B387">
                      <wp:simplePos x="0" y="0"/>
                      <wp:positionH relativeFrom="column">
                        <wp:posOffset>1391284</wp:posOffset>
                      </wp:positionH>
                      <wp:positionV relativeFrom="paragraph">
                        <wp:posOffset>137160</wp:posOffset>
                      </wp:positionV>
                      <wp:extent cx="1876425" cy="85725"/>
                      <wp:effectExtent l="19050" t="76200" r="28575" b="2857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76425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B9A310" id="Straight Arrow Connector 7" o:spid="_x0000_s1026" type="#_x0000_t32" style="position:absolute;margin-left:109.55pt;margin-top:10.8pt;width:147.75pt;height:6.75pt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BACA278" w14:textId="1603324C" w:rsidR="004209F5" w:rsidRDefault="00BB3D1B" w:rsidP="004209F5">
            <w:r>
              <w:rPr>
                <w:b/>
                <w:bCs/>
                <w:noProof/>
                <w:color w:val="auto"/>
              </w:rPr>
              <w:drawing>
                <wp:anchor distT="0" distB="0" distL="114300" distR="114300" simplePos="0" relativeHeight="251732992" behindDoc="0" locked="0" layoutInCell="1" allowOverlap="1" wp14:anchorId="19B1C0C4" wp14:editId="5937012D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2063115</wp:posOffset>
                  </wp:positionV>
                  <wp:extent cx="3251478" cy="1657350"/>
                  <wp:effectExtent l="0" t="0" r="635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478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C4F33C8" w14:textId="4407A1E0" w:rsidR="00BB3D1B" w:rsidRPr="00BB3D1B" w:rsidRDefault="00BB3D1B" w:rsidP="00BB3D1B"/>
          <w:p w14:paraId="7A618D63" w14:textId="431F7665" w:rsidR="00BB3D1B" w:rsidRPr="00BB3D1B" w:rsidRDefault="00290583" w:rsidP="00BB3D1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627D9BA" wp14:editId="441171D5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145415</wp:posOffset>
                      </wp:positionV>
                      <wp:extent cx="2164080" cy="502920"/>
                      <wp:effectExtent l="38100" t="0" r="26670" b="6858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64080" cy="5029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B807FD" id="Straight Arrow Connector 56" o:spid="_x0000_s1026" type="#_x0000_t32" style="position:absolute;margin-left:146.15pt;margin-top:11.45pt;width:170.4pt;height:39.6pt;flip:x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EC65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D770C76" wp14:editId="22F7CA92">
                      <wp:simplePos x="0" y="0"/>
                      <wp:positionH relativeFrom="column">
                        <wp:posOffset>1528445</wp:posOffset>
                      </wp:positionH>
                      <wp:positionV relativeFrom="paragraph">
                        <wp:posOffset>69215</wp:posOffset>
                      </wp:positionV>
                      <wp:extent cx="2468880" cy="60960"/>
                      <wp:effectExtent l="19050" t="76200" r="26670" b="3429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68880" cy="609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D50D0" id="Straight Arrow Connector 15" o:spid="_x0000_s1026" type="#_x0000_t32" style="position:absolute;margin-left:120.35pt;margin-top:5.45pt;width:194.4pt;height:4.8pt;flip:x 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400DDD0" w14:textId="671C1BAB" w:rsidR="00BB3D1B" w:rsidRPr="00BB3D1B" w:rsidRDefault="00EC65C0" w:rsidP="00EC65C0">
            <w:pPr>
              <w:tabs>
                <w:tab w:val="left" w:pos="5535"/>
              </w:tabs>
            </w:pPr>
            <w:r>
              <w:tab/>
            </w:r>
          </w:p>
          <w:p w14:paraId="106917AB" w14:textId="39B5514D" w:rsidR="00BB3D1B" w:rsidRPr="00BB3D1B" w:rsidRDefault="00BB3D1B" w:rsidP="00BB3D1B"/>
          <w:p w14:paraId="49365CE2" w14:textId="7BFCD4A1" w:rsidR="00BB3D1B" w:rsidRPr="00BB3D1B" w:rsidRDefault="005D5D7A" w:rsidP="00BB3D1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3A533B8" wp14:editId="138FC480">
                      <wp:simplePos x="0" y="0"/>
                      <wp:positionH relativeFrom="column">
                        <wp:posOffset>3692525</wp:posOffset>
                      </wp:positionH>
                      <wp:positionV relativeFrom="paragraph">
                        <wp:posOffset>109220</wp:posOffset>
                      </wp:positionV>
                      <wp:extent cx="1463040" cy="1097280"/>
                      <wp:effectExtent l="0" t="0" r="22860" b="26670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3040" cy="1097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DC1503" w14:textId="2E42F3BA" w:rsidR="009546F2" w:rsidRPr="005D5D7A" w:rsidRDefault="009546F2" w:rsidP="009546F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D5D7A">
                                    <w:rPr>
                                      <w:sz w:val="16"/>
                                      <w:szCs w:val="16"/>
                                    </w:rPr>
                                    <w:t xml:space="preserve">Item: 25MM WEBBING S/S </w:t>
                                  </w:r>
                                </w:p>
                                <w:p w14:paraId="44BE5FDC" w14:textId="77777777" w:rsidR="005D5D7A" w:rsidRPr="003D2168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56704F11" w14:textId="77777777" w:rsidR="005D5D7A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2D961858" w14:textId="77777777" w:rsidR="005D5D7A" w:rsidRPr="003D2168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7230A149" w14:textId="76A01041" w:rsidR="005D5D7A" w:rsidRPr="003D2168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 S/S</w:t>
                                  </w:r>
                                </w:p>
                                <w:p w14:paraId="6E4F576F" w14:textId="77777777" w:rsidR="009546F2" w:rsidRDefault="009546F2" w:rsidP="009546F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533B8" id="Text Box 30" o:spid="_x0000_s1030" type="#_x0000_t202" style="position:absolute;margin-left:290.75pt;margin-top:8.6pt;width:115.2pt;height:86.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" fillcolor="white [3201]" strokeweight=".5pt">
                      <v:textbox>
                        <w:txbxContent>
                          <w:p w14:paraId="47DC1503" w14:textId="2E42F3BA" w:rsidR="009546F2" w:rsidRPr="005D5D7A" w:rsidRDefault="009546F2" w:rsidP="009546F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D5D7A">
                              <w:rPr>
                                <w:sz w:val="16"/>
                                <w:szCs w:val="16"/>
                              </w:rPr>
                              <w:t xml:space="preserve">Item: 25MM WEBBING S/S </w:t>
                            </w:r>
                          </w:p>
                          <w:p w14:paraId="44BE5FDC" w14:textId="77777777" w:rsidR="005D5D7A" w:rsidRPr="003D2168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56704F11" w14:textId="77777777" w:rsidR="005D5D7A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2D961858" w14:textId="77777777" w:rsidR="005D5D7A" w:rsidRPr="003D2168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7230A149" w14:textId="76A01041" w:rsidR="005D5D7A" w:rsidRPr="003D2168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 S/S</w:t>
                            </w:r>
                          </w:p>
                          <w:p w14:paraId="6E4F576F" w14:textId="77777777" w:rsidR="009546F2" w:rsidRDefault="009546F2" w:rsidP="009546F2"/>
                        </w:txbxContent>
                      </v:textbox>
                    </v:shape>
                  </w:pict>
                </mc:Fallback>
              </mc:AlternateContent>
            </w:r>
          </w:p>
          <w:p w14:paraId="2DCDB0A0" w14:textId="2F24A5A1" w:rsidR="00BB3D1B" w:rsidRDefault="00BB3D1B" w:rsidP="00BB3D1B"/>
          <w:p w14:paraId="776EB492" w14:textId="2F32508E" w:rsidR="00BB3D1B" w:rsidRDefault="00BB3D1B" w:rsidP="00BB3D1B"/>
          <w:p w14:paraId="44988A53" w14:textId="2D2AB7C5" w:rsidR="00BB3D1B" w:rsidRPr="00BB3D1B" w:rsidRDefault="00290583" w:rsidP="00BB3D1B">
            <w:pPr>
              <w:tabs>
                <w:tab w:val="left" w:pos="628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559A204" wp14:editId="6B69E2BE">
                      <wp:simplePos x="0" y="0"/>
                      <wp:positionH relativeFrom="column">
                        <wp:posOffset>3639185</wp:posOffset>
                      </wp:positionH>
                      <wp:positionV relativeFrom="paragraph">
                        <wp:posOffset>690245</wp:posOffset>
                      </wp:positionV>
                      <wp:extent cx="2186940" cy="1295400"/>
                      <wp:effectExtent l="0" t="0" r="22860" b="19050"/>
                      <wp:wrapNone/>
                      <wp:docPr id="60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6940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7F15AC" w14:textId="6F51EDA7" w:rsidR="0057535A" w:rsidRDefault="0057535A" w:rsidP="0057535A">
                                  <w:r>
                                    <w:t>Item: 810-1072 BUCKLE</w:t>
                                  </w:r>
                                  <w:r w:rsidR="00290583">
                                    <w:t xml:space="preserve"> / 25mm triglid / LL buckle 25mm</w:t>
                                  </w:r>
                                  <w:r>
                                    <w:t xml:space="preserve"> </w:t>
                                  </w:r>
                                </w:p>
                                <w:p w14:paraId="47B59FFC" w14:textId="77777777" w:rsidR="005D5D7A" w:rsidRPr="003D2168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1DC774B2" w14:textId="77777777" w:rsidR="005D5D7A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07D48498" w14:textId="77777777" w:rsidR="005D5D7A" w:rsidRPr="003D2168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7EEF69F8" w14:textId="2FF21851" w:rsidR="005D5D7A" w:rsidRPr="003D2168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>RM Color: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KHAKI</w:t>
                                  </w:r>
                                </w:p>
                                <w:p w14:paraId="645FF1E0" w14:textId="77777777" w:rsidR="0057535A" w:rsidRDefault="0057535A" w:rsidP="005D5D7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9A204" id="Text Box 60" o:spid="_x0000_s1031" type="#_x0000_t202" style="position:absolute;margin-left:286.55pt;margin-top:54.35pt;width:172.2pt;height:102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" fillcolor="white [3201]" strokeweight=".5pt">
                      <v:textbox>
                        <w:txbxContent>
                          <w:p w14:paraId="427F15AC" w14:textId="6F51EDA7" w:rsidR="0057535A" w:rsidRDefault="0057535A" w:rsidP="0057535A">
                            <w:r>
                              <w:t>Item: 810-1072 BUCKLE</w:t>
                            </w:r>
                            <w:r w:rsidR="00290583">
                              <w:t xml:space="preserve"> / 25mm triglid / LL buckle 25mm</w:t>
                            </w:r>
                            <w:r>
                              <w:t xml:space="preserve"> </w:t>
                            </w:r>
                          </w:p>
                          <w:p w14:paraId="47B59FFC" w14:textId="77777777" w:rsidR="005D5D7A" w:rsidRPr="003D2168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1DC774B2" w14:textId="77777777" w:rsidR="005D5D7A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07D48498" w14:textId="77777777" w:rsidR="005D5D7A" w:rsidRPr="003D2168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7EEF69F8" w14:textId="2FF21851" w:rsidR="005D5D7A" w:rsidRPr="003D2168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>RM Color: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KHAKI</w:t>
                            </w:r>
                          </w:p>
                          <w:p w14:paraId="645FF1E0" w14:textId="77777777" w:rsidR="0057535A" w:rsidRDefault="0057535A" w:rsidP="005D5D7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D0668FD" wp14:editId="1CB4FF6E">
                      <wp:simplePos x="0" y="0"/>
                      <wp:positionH relativeFrom="column">
                        <wp:posOffset>3212465</wp:posOffset>
                      </wp:positionH>
                      <wp:positionV relativeFrom="paragraph">
                        <wp:posOffset>1276350</wp:posOffset>
                      </wp:positionV>
                      <wp:extent cx="464820" cy="236855"/>
                      <wp:effectExtent l="38100" t="38100" r="30480" b="29845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64820" cy="23685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AF9FF" id="Straight Arrow Connector 57" o:spid="_x0000_s1026" type="#_x0000_t32" style="position:absolute;margin-left:252.95pt;margin-top:100.5pt;width:36.6pt;height:18.65pt;flip:x 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348E4DE" wp14:editId="1B51CB8F">
                      <wp:simplePos x="0" y="0"/>
                      <wp:positionH relativeFrom="column">
                        <wp:posOffset>2458085</wp:posOffset>
                      </wp:positionH>
                      <wp:positionV relativeFrom="paragraph">
                        <wp:posOffset>1513205</wp:posOffset>
                      </wp:positionV>
                      <wp:extent cx="1242060" cy="45719"/>
                      <wp:effectExtent l="38100" t="38100" r="15240" b="8826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4206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519FDA" id="Straight Arrow Connector 10" o:spid="_x0000_s1026" type="#_x0000_t32" style="position:absolute;margin-left:193.55pt;margin-top:119.15pt;width:97.8pt;height:3.6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57535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C57800D" wp14:editId="2EB141B7">
                      <wp:simplePos x="0" y="0"/>
                      <wp:positionH relativeFrom="column">
                        <wp:posOffset>2191385</wp:posOffset>
                      </wp:positionH>
                      <wp:positionV relativeFrom="paragraph">
                        <wp:posOffset>1136015</wp:posOffset>
                      </wp:positionV>
                      <wp:extent cx="1539240" cy="384810"/>
                      <wp:effectExtent l="38100" t="57150" r="22860" b="34290"/>
                      <wp:wrapNone/>
                      <wp:docPr id="61" name="Straight Arrow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39240" cy="3848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19FC75" id="Straight Arrow Connector 61" o:spid="_x0000_s1026" type="#_x0000_t32" style="position:absolute;margin-left:172.55pt;margin-top:89.45pt;width:121.2pt;height:30.3pt;flip:x 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7535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708C201" wp14:editId="53511B24">
                      <wp:simplePos x="0" y="0"/>
                      <wp:positionH relativeFrom="column">
                        <wp:posOffset>2107565</wp:posOffset>
                      </wp:positionH>
                      <wp:positionV relativeFrom="paragraph">
                        <wp:posOffset>107315</wp:posOffset>
                      </wp:positionV>
                      <wp:extent cx="1577340" cy="567690"/>
                      <wp:effectExtent l="38100" t="0" r="22860" b="6096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77340" cy="5676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40908" id="Straight Arrow Connector 11" o:spid="_x0000_s1026" type="#_x0000_t32" style="position:absolute;margin-left:165.95pt;margin-top:8.45pt;width:124.2pt;height:44.7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BB3D1B">
              <w:tab/>
            </w:r>
          </w:p>
        </w:tc>
      </w:tr>
    </w:tbl>
    <w:p w14:paraId="3C208304" w14:textId="73D2924D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77777777" w:rsidR="004E0B40" w:rsidRPr="00DE4BCC" w:rsidRDefault="004E0B40" w:rsidP="00122BD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4E0B40" w:rsidRPr="00DE4BCC" w14:paraId="7D709386" w14:textId="77777777" w:rsidTr="00D03488">
        <w:trPr>
          <w:trHeight w:val="10853"/>
        </w:trPr>
        <w:tc>
          <w:tcPr>
            <w:tcW w:w="5000" w:type="pct"/>
          </w:tcPr>
          <w:p w14:paraId="16E77280" w14:textId="6B6C3DAD" w:rsidR="003B35B1" w:rsidRDefault="00D03488" w:rsidP="00122BDD">
            <w:pPr>
              <w:rPr>
                <w:noProof/>
                <w14:ligatures w14:val="standard"/>
              </w:rPr>
            </w:pPr>
            <w:r w:rsidRPr="0057535A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82630BD" wp14:editId="33D99BD5">
                      <wp:simplePos x="0" y="0"/>
                      <wp:positionH relativeFrom="column">
                        <wp:posOffset>2813050</wp:posOffset>
                      </wp:positionH>
                      <wp:positionV relativeFrom="paragraph">
                        <wp:posOffset>67310</wp:posOffset>
                      </wp:positionV>
                      <wp:extent cx="2644140" cy="640080"/>
                      <wp:effectExtent l="0" t="0" r="22860" b="26670"/>
                      <wp:wrapNone/>
                      <wp:docPr id="59" name="Text Box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44140" cy="640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2FE4FA" w14:textId="77777777" w:rsidR="00D03488" w:rsidRPr="003D216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Item: 500D CODURA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INSIDE 3MM EVA FOAM HARD </w:t>
                                  </w:r>
                                </w:p>
                                <w:p w14:paraId="536FEEDC" w14:textId="77777777" w:rsidR="00D03488" w:rsidRPr="003D216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ALL COLOR</w:t>
                                  </w:r>
                                </w:p>
                                <w:p w14:paraId="082B55ED" w14:textId="77777777" w:rsidR="00D03488" w:rsidRPr="003D216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</w:p>
                                <w:p w14:paraId="018C1D13" w14:textId="77777777" w:rsidR="00D03488" w:rsidRDefault="00D03488" w:rsidP="00D0348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630BD" id="Text Box 59" o:spid="_x0000_s1032" type="#_x0000_t202" style="position:absolute;margin-left:221.5pt;margin-top:5.3pt;width:208.2pt;height:50.4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" fillcolor="white [3201]" strokeweight=".5pt">
                      <v:textbox>
                        <w:txbxContent>
                          <w:p w14:paraId="072FE4FA" w14:textId="77777777" w:rsidR="00D03488" w:rsidRPr="003D216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Item: 500D CODURA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INSIDE 3MM EVA FOAM HARD </w:t>
                            </w:r>
                          </w:p>
                          <w:p w14:paraId="536FEEDC" w14:textId="77777777" w:rsidR="00D03488" w:rsidRPr="003D216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ALL COLOR</w:t>
                            </w:r>
                          </w:p>
                          <w:p w14:paraId="082B55ED" w14:textId="77777777" w:rsidR="00D03488" w:rsidRPr="003D216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</w:p>
                          <w:p w14:paraId="018C1D13" w14:textId="77777777" w:rsidR="00D03488" w:rsidRDefault="00D03488" w:rsidP="00D03488"/>
                        </w:txbxContent>
                      </v:textbox>
                    </v:shape>
                  </w:pict>
                </mc:Fallback>
              </mc:AlternateContent>
            </w:r>
            <w:r w:rsidR="00EC65C0">
              <w:rPr>
                <w:noProof/>
              </w:rPr>
              <w:drawing>
                <wp:anchor distT="0" distB="0" distL="114300" distR="114300" simplePos="0" relativeHeight="251741184" behindDoc="0" locked="0" layoutInCell="1" allowOverlap="1" wp14:anchorId="7A5F7897" wp14:editId="685A8D53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175895</wp:posOffset>
                  </wp:positionV>
                  <wp:extent cx="2171700" cy="289560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8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25791F" w14:textId="4B9D44FB" w:rsidR="004E0B40" w:rsidRDefault="00D03488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89984B4" wp14:editId="3D684A93">
                      <wp:simplePos x="0" y="0"/>
                      <wp:positionH relativeFrom="column">
                        <wp:posOffset>492124</wp:posOffset>
                      </wp:positionH>
                      <wp:positionV relativeFrom="paragraph">
                        <wp:posOffset>84455</wp:posOffset>
                      </wp:positionV>
                      <wp:extent cx="2506980" cy="381000"/>
                      <wp:effectExtent l="38100" t="0" r="26670" b="76200"/>
                      <wp:wrapNone/>
                      <wp:docPr id="58" name="Straight Arrow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0698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CCA68" id="Straight Arrow Connector 58" o:spid="_x0000_s1026" type="#_x0000_t32" style="position:absolute;margin-left:38.75pt;margin-top:6.65pt;width:197.4pt;height:30pt;flip:x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58F21EB" w14:textId="3BDE7FDD" w:rsidR="004E0B40" w:rsidRDefault="004E0B40" w:rsidP="004E0B40"/>
          <w:p w14:paraId="414E5326" w14:textId="28868767" w:rsidR="004E0B40" w:rsidRPr="004E0B40" w:rsidRDefault="009546F2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57EA484" wp14:editId="17DF239A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141605</wp:posOffset>
                      </wp:positionV>
                      <wp:extent cx="1181100" cy="1104900"/>
                      <wp:effectExtent l="0" t="0" r="19050" b="1905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1100" cy="1104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8BB23C2" w14:textId="44515EEB" w:rsidR="009546F2" w:rsidRPr="005D5D7A" w:rsidRDefault="009546F2" w:rsidP="009546F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D5D7A">
                                    <w:rPr>
                                      <w:sz w:val="16"/>
                                      <w:szCs w:val="16"/>
                                    </w:rPr>
                                    <w:t xml:space="preserve">Item: 500D CODURA </w:t>
                                  </w:r>
                                </w:p>
                                <w:p w14:paraId="055CB02A" w14:textId="77777777" w:rsidR="005D5D7A" w:rsidRPr="003D2168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4FDEDE53" w14:textId="77777777" w:rsidR="005D5D7A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34040749" w14:textId="77777777" w:rsidR="005D5D7A" w:rsidRPr="003D2168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199850B7" w14:textId="34492A6B" w:rsidR="005D5D7A" w:rsidRPr="003D2168" w:rsidRDefault="005D5D7A" w:rsidP="005D5D7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>RM Color: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CBK</w:t>
                                  </w:r>
                                </w:p>
                                <w:p w14:paraId="4965B761" w14:textId="77777777" w:rsidR="009546F2" w:rsidRDefault="009546F2" w:rsidP="009546F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EA484" id="Text Box 34" o:spid="_x0000_s1033" type="#_x0000_t202" style="position:absolute;margin-left:254.75pt;margin-top:11.15pt;width:93pt;height:8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" fillcolor="white [3201]" strokeweight=".5pt">
                      <v:textbox>
                        <w:txbxContent>
                          <w:p w14:paraId="48BB23C2" w14:textId="44515EEB" w:rsidR="009546F2" w:rsidRPr="005D5D7A" w:rsidRDefault="009546F2" w:rsidP="009546F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D5D7A">
                              <w:rPr>
                                <w:sz w:val="16"/>
                                <w:szCs w:val="16"/>
                              </w:rPr>
                              <w:t xml:space="preserve">Item: 500D CODURA </w:t>
                            </w:r>
                          </w:p>
                          <w:p w14:paraId="055CB02A" w14:textId="77777777" w:rsidR="005D5D7A" w:rsidRPr="003D2168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4FDEDE53" w14:textId="77777777" w:rsidR="005D5D7A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34040749" w14:textId="77777777" w:rsidR="005D5D7A" w:rsidRPr="003D2168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199850B7" w14:textId="34492A6B" w:rsidR="005D5D7A" w:rsidRPr="003D2168" w:rsidRDefault="005D5D7A" w:rsidP="005D5D7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>RM Color: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CBK</w:t>
                            </w:r>
                          </w:p>
                          <w:p w14:paraId="4965B761" w14:textId="77777777" w:rsidR="009546F2" w:rsidRDefault="009546F2" w:rsidP="009546F2"/>
                        </w:txbxContent>
                      </v:textbox>
                    </v:shape>
                  </w:pict>
                </mc:Fallback>
              </mc:AlternateContent>
            </w:r>
          </w:p>
          <w:p w14:paraId="38A91159" w14:textId="29BA7BF2" w:rsidR="004E0B40" w:rsidRPr="004E0B40" w:rsidRDefault="003B35B1" w:rsidP="003B35B1">
            <w:pPr>
              <w:tabs>
                <w:tab w:val="left" w:pos="4005"/>
              </w:tabs>
            </w:pPr>
            <w:r>
              <w:tab/>
            </w:r>
          </w:p>
          <w:p w14:paraId="50D1D762" w14:textId="2815A33E" w:rsidR="004E0B40" w:rsidRPr="004E0B40" w:rsidRDefault="004E0B40" w:rsidP="004E0B40"/>
          <w:p w14:paraId="56CB73DF" w14:textId="769BD4C3" w:rsidR="004E0B40" w:rsidRPr="004E0B40" w:rsidRDefault="00EC65C0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E5FF3D4" wp14:editId="48BB7306">
                      <wp:simplePos x="0" y="0"/>
                      <wp:positionH relativeFrom="column">
                        <wp:posOffset>2162810</wp:posOffset>
                      </wp:positionH>
                      <wp:positionV relativeFrom="paragraph">
                        <wp:posOffset>73025</wp:posOffset>
                      </wp:positionV>
                      <wp:extent cx="1190625" cy="0"/>
                      <wp:effectExtent l="38100" t="76200" r="0" b="9525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906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9C208A" id="Straight Arrow Connector 17" o:spid="_x0000_s1026" type="#_x0000_t32" style="position:absolute;margin-left:170.3pt;margin-top:5.75pt;width:93.75pt;height:0;flip:x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3C34D50" w14:textId="133CE175" w:rsidR="004E0B40" w:rsidRPr="004E0B40" w:rsidRDefault="004E0B40" w:rsidP="004E0B40"/>
          <w:p w14:paraId="363B8FDB" w14:textId="1EE95002" w:rsidR="004E0B40" w:rsidRPr="004E0B40" w:rsidRDefault="004E0B40" w:rsidP="004E0B40"/>
          <w:p w14:paraId="7E0A1C24" w14:textId="3535487E" w:rsidR="004E0B40" w:rsidRPr="004E0B40" w:rsidRDefault="00D03488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BCC82D9" wp14:editId="481065B4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183515</wp:posOffset>
                      </wp:positionV>
                      <wp:extent cx="1348740" cy="1127760"/>
                      <wp:effectExtent l="0" t="0" r="22860" b="15240"/>
                      <wp:wrapNone/>
                      <wp:docPr id="39" name="Text Box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8740" cy="1127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BC58B9" w14:textId="5B102A5B" w:rsidR="0057535A" w:rsidRPr="00D03488" w:rsidRDefault="0057535A" w:rsidP="0057535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03488">
                                    <w:rPr>
                                      <w:sz w:val="16"/>
                                      <w:szCs w:val="16"/>
                                    </w:rPr>
                                    <w:t xml:space="preserve">Item: 810-1064 BUCKLE  </w:t>
                                  </w:r>
                                </w:p>
                                <w:p w14:paraId="7F79BBA7" w14:textId="77777777" w:rsidR="00D03488" w:rsidRPr="003D216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7C20E8FB" w14:textId="77777777" w:rsidR="00D0348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1596D401" w14:textId="77777777" w:rsidR="00D03488" w:rsidRPr="003D216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13AE2344" w14:textId="0586CFAC" w:rsidR="0057535A" w:rsidRPr="00D03488" w:rsidRDefault="00D03488" w:rsidP="0057535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>RM Color: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KHAKI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C82D9" id="Text Box 39" o:spid="_x0000_s1034" type="#_x0000_t202" style="position:absolute;margin-left:254.75pt;margin-top:14.45pt;width:106.2pt;height:88.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" fillcolor="white [3201]" strokeweight=".5pt">
                      <v:textbox>
                        <w:txbxContent>
                          <w:p w14:paraId="51BC58B9" w14:textId="5B102A5B" w:rsidR="0057535A" w:rsidRPr="00D03488" w:rsidRDefault="0057535A" w:rsidP="0057535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03488">
                              <w:rPr>
                                <w:sz w:val="16"/>
                                <w:szCs w:val="16"/>
                              </w:rPr>
                              <w:t xml:space="preserve">Item: 810-1064 BUCKLE  </w:t>
                            </w:r>
                          </w:p>
                          <w:p w14:paraId="7F79BBA7" w14:textId="77777777" w:rsidR="00D03488" w:rsidRPr="003D216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7C20E8FB" w14:textId="77777777" w:rsidR="00D0348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1596D401" w14:textId="77777777" w:rsidR="00D03488" w:rsidRPr="003D216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13AE2344" w14:textId="0586CFAC" w:rsidR="0057535A" w:rsidRPr="00D03488" w:rsidRDefault="00D03488" w:rsidP="0057535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>RM Color: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KHAKI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0198AD" w14:textId="21EA75EF" w:rsidR="004E0B40" w:rsidRPr="004E0B40" w:rsidRDefault="004E0B40" w:rsidP="004E0B40"/>
          <w:p w14:paraId="26564972" w14:textId="45179829" w:rsidR="004E0B40" w:rsidRDefault="004E0B40" w:rsidP="004E0B40"/>
          <w:p w14:paraId="294BA7DA" w14:textId="3FDE1C5C" w:rsidR="004E0B40" w:rsidRPr="004E0B40" w:rsidRDefault="004E0B40" w:rsidP="004E0B40"/>
          <w:p w14:paraId="6C832B68" w14:textId="46F2BCC1" w:rsidR="004E0B40" w:rsidRDefault="0057535A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106EFD8" wp14:editId="01161CF4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137795</wp:posOffset>
                      </wp:positionV>
                      <wp:extent cx="2042160" cy="702945"/>
                      <wp:effectExtent l="38100" t="0" r="15240" b="59055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42160" cy="7029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EB0CE5" id="Straight Arrow Connector 38" o:spid="_x0000_s1026" type="#_x0000_t32" style="position:absolute;margin-left:101.15pt;margin-top:10.85pt;width:160.8pt;height:55.35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F71B042" w14:textId="0F507BA6" w:rsidR="007D4D6A" w:rsidRPr="007D4D6A" w:rsidRDefault="007D4D6A" w:rsidP="007D4D6A"/>
          <w:p w14:paraId="73CC6448" w14:textId="2D833338" w:rsidR="007D4D6A" w:rsidRPr="007D4D6A" w:rsidRDefault="00EC65C0" w:rsidP="007D4D6A">
            <w:r>
              <w:rPr>
                <w:noProof/>
              </w:rPr>
              <w:drawing>
                <wp:anchor distT="0" distB="0" distL="114300" distR="114300" simplePos="0" relativeHeight="251743232" behindDoc="0" locked="0" layoutInCell="1" allowOverlap="1" wp14:anchorId="0B6C3199" wp14:editId="7AE872BC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42544</wp:posOffset>
                  </wp:positionV>
                  <wp:extent cx="2085975" cy="3217468"/>
                  <wp:effectExtent l="0" t="0" r="0" b="254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088604" cy="3221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D8CEE0" w14:textId="1D50AAE3" w:rsidR="007D4D6A" w:rsidRPr="007D4D6A" w:rsidRDefault="007C4B97" w:rsidP="007D4D6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D245BBA" wp14:editId="36E8D659">
                      <wp:simplePos x="0" y="0"/>
                      <wp:positionH relativeFrom="column">
                        <wp:posOffset>2922905</wp:posOffset>
                      </wp:positionH>
                      <wp:positionV relativeFrom="paragraph">
                        <wp:posOffset>185420</wp:posOffset>
                      </wp:positionV>
                      <wp:extent cx="1600200" cy="1104900"/>
                      <wp:effectExtent l="0" t="0" r="19050" b="1905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1104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2B0F9B1" w14:textId="77777777" w:rsidR="00D03488" w:rsidRPr="005D5D7A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D5D7A">
                                    <w:rPr>
                                      <w:sz w:val="16"/>
                                      <w:szCs w:val="16"/>
                                    </w:rPr>
                                    <w:t xml:space="preserve">Item: 25MM WEBBING S/S </w:t>
                                  </w:r>
                                </w:p>
                                <w:p w14:paraId="2A67B1A0" w14:textId="77777777" w:rsidR="00D03488" w:rsidRPr="003D216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6716150C" w14:textId="77777777" w:rsidR="00D0348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553269F7" w14:textId="77777777" w:rsidR="00D03488" w:rsidRPr="003D216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25D634F8" w14:textId="2A50BE7F" w:rsidR="009546F2" w:rsidRPr="00D03488" w:rsidRDefault="00D03488" w:rsidP="009546F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 S/S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45BBA" id="Text Box 35" o:spid="_x0000_s1035" type="#_x0000_t202" style="position:absolute;margin-left:230.15pt;margin-top:14.6pt;width:126pt;height:8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" fillcolor="white [3201]" strokeweight=".5pt">
                      <v:textbox>
                        <w:txbxContent>
                          <w:p w14:paraId="12B0F9B1" w14:textId="77777777" w:rsidR="00D03488" w:rsidRPr="005D5D7A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D5D7A">
                              <w:rPr>
                                <w:sz w:val="16"/>
                                <w:szCs w:val="16"/>
                              </w:rPr>
                              <w:t xml:space="preserve">Item: 25MM WEBBING S/S </w:t>
                            </w:r>
                          </w:p>
                          <w:p w14:paraId="2A67B1A0" w14:textId="77777777" w:rsidR="00D03488" w:rsidRPr="003D216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6716150C" w14:textId="77777777" w:rsidR="00D0348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553269F7" w14:textId="77777777" w:rsidR="00D03488" w:rsidRPr="003D216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25D634F8" w14:textId="2A50BE7F" w:rsidR="009546F2" w:rsidRPr="00D03488" w:rsidRDefault="00D03488" w:rsidP="009546F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 S/S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56FECC" w14:textId="4B4B4E3B" w:rsidR="007D4D6A" w:rsidRPr="007D4D6A" w:rsidRDefault="00EC65C0" w:rsidP="007D4D6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3051BA8" wp14:editId="6CE120D3">
                      <wp:simplePos x="0" y="0"/>
                      <wp:positionH relativeFrom="column">
                        <wp:posOffset>1257934</wp:posOffset>
                      </wp:positionH>
                      <wp:positionV relativeFrom="paragraph">
                        <wp:posOffset>160654</wp:posOffset>
                      </wp:positionV>
                      <wp:extent cx="1752600" cy="85725"/>
                      <wp:effectExtent l="38100" t="0" r="19050" b="85725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52600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FE6C7" id="Straight Arrow Connector 21" o:spid="_x0000_s1026" type="#_x0000_t32" style="position:absolute;margin-left:99.05pt;margin-top:12.65pt;width:138pt;height:6.75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075BFE5" w14:textId="32903D80" w:rsidR="007D4D6A" w:rsidRPr="007D4D6A" w:rsidRDefault="00EC65C0" w:rsidP="00EC65C0">
            <w:pPr>
              <w:tabs>
                <w:tab w:val="left" w:pos="5100"/>
              </w:tabs>
            </w:pPr>
            <w:r>
              <w:tab/>
            </w:r>
          </w:p>
          <w:p w14:paraId="39BA7B9E" w14:textId="0B79A732" w:rsidR="007D4D6A" w:rsidRPr="007D4D6A" w:rsidRDefault="007D4D6A" w:rsidP="007D4D6A"/>
          <w:p w14:paraId="251DBC2F" w14:textId="32202EC5" w:rsidR="007D4D6A" w:rsidRPr="007D4D6A" w:rsidRDefault="007D4D6A" w:rsidP="007D4D6A"/>
          <w:p w14:paraId="3E8C3387" w14:textId="25CCCA65" w:rsidR="007D4D6A" w:rsidRPr="007D4D6A" w:rsidRDefault="007D4D6A" w:rsidP="007D4D6A"/>
          <w:p w14:paraId="0B787823" w14:textId="4AA51D52" w:rsidR="007D4D6A" w:rsidRPr="007D4D6A" w:rsidRDefault="00EC65C0" w:rsidP="007D4D6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A46A09F" wp14:editId="0615A0A7">
                      <wp:simplePos x="0" y="0"/>
                      <wp:positionH relativeFrom="column">
                        <wp:posOffset>1452245</wp:posOffset>
                      </wp:positionH>
                      <wp:positionV relativeFrom="paragraph">
                        <wp:posOffset>13970</wp:posOffset>
                      </wp:positionV>
                      <wp:extent cx="1478280" cy="708660"/>
                      <wp:effectExtent l="38100" t="38100" r="26670" b="3429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78280" cy="7086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82225" id="Straight Arrow Connector 19" o:spid="_x0000_s1026" type="#_x0000_t32" style="position:absolute;margin-left:114.35pt;margin-top:1.1pt;width:116.4pt;height:55.8pt;flip:x 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334FCAD" w14:textId="3C7D4175" w:rsidR="007D4D6A" w:rsidRDefault="00D03488" w:rsidP="007D4D6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F65EC08" wp14:editId="75E3510B">
                      <wp:simplePos x="0" y="0"/>
                      <wp:positionH relativeFrom="column">
                        <wp:posOffset>2922905</wp:posOffset>
                      </wp:positionH>
                      <wp:positionV relativeFrom="paragraph">
                        <wp:posOffset>210185</wp:posOffset>
                      </wp:positionV>
                      <wp:extent cx="1706880" cy="1104900"/>
                      <wp:effectExtent l="0" t="0" r="26670" b="1905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06880" cy="1104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86ED7C" w14:textId="6C249784" w:rsidR="0057535A" w:rsidRPr="00D03488" w:rsidRDefault="0057535A" w:rsidP="0057535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03488">
                                    <w:rPr>
                                      <w:sz w:val="16"/>
                                      <w:szCs w:val="16"/>
                                    </w:rPr>
                                    <w:t xml:space="preserve">Item: 25MM ELASTIC TAPE </w:t>
                                  </w:r>
                                </w:p>
                                <w:p w14:paraId="42076610" w14:textId="77777777" w:rsidR="00D03488" w:rsidRPr="003D216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30E34171" w14:textId="77777777" w:rsidR="00D0348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WHITE</w:t>
                                  </w:r>
                                </w:p>
                                <w:p w14:paraId="1952466C" w14:textId="77777777" w:rsidR="00D03488" w:rsidRPr="003D216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046463D2" w14:textId="77777777" w:rsidR="00D03488" w:rsidRPr="00D03488" w:rsidRDefault="00D03488" w:rsidP="00D0348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216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 S/S</w:t>
                                  </w:r>
                                </w:p>
                                <w:p w14:paraId="36E2FDEB" w14:textId="77777777" w:rsidR="0057535A" w:rsidRDefault="0057535A" w:rsidP="0057535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65EC08" id="Text Box 37" o:spid="_x0000_s1036" type="#_x0000_t202" style="position:absolute;margin-left:230.15pt;margin-top:16.55pt;width:134.4pt;height:8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" fillcolor="white [3201]" strokeweight=".5pt">
                      <v:textbox>
                        <w:txbxContent>
                          <w:p w14:paraId="1386ED7C" w14:textId="6C249784" w:rsidR="0057535A" w:rsidRPr="00D03488" w:rsidRDefault="0057535A" w:rsidP="0057535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03488">
                              <w:rPr>
                                <w:sz w:val="16"/>
                                <w:szCs w:val="16"/>
                              </w:rPr>
                              <w:t xml:space="preserve">Item: 25MM ELASTIC TAPE </w:t>
                            </w:r>
                          </w:p>
                          <w:p w14:paraId="42076610" w14:textId="77777777" w:rsidR="00D03488" w:rsidRPr="003D216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30E34171" w14:textId="77777777" w:rsidR="00D0348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WHITE</w:t>
                            </w:r>
                          </w:p>
                          <w:p w14:paraId="1952466C" w14:textId="77777777" w:rsidR="00D03488" w:rsidRPr="003D216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046463D2" w14:textId="77777777" w:rsidR="00D03488" w:rsidRPr="00D03488" w:rsidRDefault="00D03488" w:rsidP="00D0348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216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 S/S</w:t>
                            </w:r>
                          </w:p>
                          <w:p w14:paraId="36E2FDEB" w14:textId="77777777" w:rsidR="0057535A" w:rsidRDefault="0057535A" w:rsidP="0057535A"/>
                        </w:txbxContent>
                      </v:textbox>
                    </v:shape>
                  </w:pict>
                </mc:Fallback>
              </mc:AlternateContent>
            </w:r>
          </w:p>
          <w:p w14:paraId="5F3BCC3F" w14:textId="1FBE71FD" w:rsidR="007D4D6A" w:rsidRDefault="007D4D6A" w:rsidP="007D4D6A"/>
          <w:p w14:paraId="3B9B412E" w14:textId="1A8C5315" w:rsidR="007D4D6A" w:rsidRDefault="007D4D6A" w:rsidP="007D4D6A"/>
          <w:p w14:paraId="2A93A6BE" w14:textId="74EB9F44" w:rsidR="007D4D6A" w:rsidRPr="007D4D6A" w:rsidRDefault="007D4D6A" w:rsidP="007D4D6A">
            <w:pPr>
              <w:ind w:firstLine="720"/>
            </w:pPr>
          </w:p>
        </w:tc>
      </w:tr>
    </w:tbl>
    <w:p w14:paraId="27FD0E76" w14:textId="51BD311C" w:rsidR="000B1457" w:rsidRDefault="000B14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7D4D6A" w:rsidRPr="00DE4BCC" w14:paraId="673C64AC" w14:textId="77777777" w:rsidTr="006C6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0DA1E" w14:textId="77777777" w:rsidR="007D4D6A" w:rsidRPr="00DE4BCC" w:rsidRDefault="007D4D6A" w:rsidP="006C67C4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7D4D6A" w:rsidRPr="00DE4BCC" w14:paraId="587F8313" w14:textId="77777777" w:rsidTr="006C67C4">
        <w:trPr>
          <w:trHeight w:val="12743"/>
        </w:trPr>
        <w:tc>
          <w:tcPr>
            <w:tcW w:w="5000" w:type="pct"/>
          </w:tcPr>
          <w:p w14:paraId="311CBCF9" w14:textId="08F138C1" w:rsidR="007D4D6A" w:rsidRDefault="00EC65C0" w:rsidP="007D4D6A">
            <w:pPr>
              <w:tabs>
                <w:tab w:val="left" w:pos="4005"/>
              </w:tabs>
            </w:pPr>
            <w:r>
              <w:t>Measurement Points</w:t>
            </w:r>
          </w:p>
          <w:p w14:paraId="30C1EDF5" w14:textId="62F5BD35" w:rsidR="00EC65C0" w:rsidRPr="004E0B40" w:rsidRDefault="002F514B" w:rsidP="002F514B">
            <w:pPr>
              <w:tabs>
                <w:tab w:val="center" w:pos="4531"/>
              </w:tabs>
            </w:pPr>
            <w:r>
              <w:rPr>
                <w:noProof/>
              </w:rPr>
              <w:drawing>
                <wp:anchor distT="0" distB="0" distL="114300" distR="114300" simplePos="0" relativeHeight="251751424" behindDoc="0" locked="0" layoutInCell="1" allowOverlap="1" wp14:anchorId="73AD08C9" wp14:editId="09D82734">
                  <wp:simplePos x="0" y="0"/>
                  <wp:positionH relativeFrom="column">
                    <wp:posOffset>2515235</wp:posOffset>
                  </wp:positionH>
                  <wp:positionV relativeFrom="paragraph">
                    <wp:posOffset>139700</wp:posOffset>
                  </wp:positionV>
                  <wp:extent cx="3195416" cy="1628775"/>
                  <wp:effectExtent l="0" t="0" r="508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416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8352" behindDoc="0" locked="0" layoutInCell="1" allowOverlap="1" wp14:anchorId="6DE88EB1" wp14:editId="76317DF9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90170</wp:posOffset>
                  </wp:positionV>
                  <wp:extent cx="2257425" cy="2379980"/>
                  <wp:effectExtent l="0" t="0" r="9525" b="127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457" r="8838" b="23069"/>
                          <a:stretch/>
                        </pic:blipFill>
                        <pic:spPr bwMode="auto">
                          <a:xfrm>
                            <a:off x="0" y="0"/>
                            <a:ext cx="2257425" cy="23799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  <w:p w14:paraId="368A7BFE" w14:textId="4170266D" w:rsidR="007D4D6A" w:rsidRPr="004E0B40" w:rsidRDefault="007D4D6A" w:rsidP="006C67C4"/>
          <w:p w14:paraId="79C38973" w14:textId="7C110C2A" w:rsidR="007D4D6A" w:rsidRPr="004E0B40" w:rsidRDefault="007D4D6A" w:rsidP="006C67C4"/>
          <w:p w14:paraId="5D7CFA3C" w14:textId="501094CD" w:rsidR="007D4D6A" w:rsidRPr="004E0B40" w:rsidRDefault="007D4D6A" w:rsidP="006C67C4"/>
          <w:p w14:paraId="1E98BA92" w14:textId="2061D449" w:rsidR="007D4D6A" w:rsidRPr="004E0B40" w:rsidRDefault="002F514B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A1A3EDD" wp14:editId="630768B4">
                      <wp:simplePos x="0" y="0"/>
                      <wp:positionH relativeFrom="column">
                        <wp:posOffset>3810635</wp:posOffset>
                      </wp:positionH>
                      <wp:positionV relativeFrom="paragraph">
                        <wp:posOffset>52070</wp:posOffset>
                      </wp:positionV>
                      <wp:extent cx="600075" cy="0"/>
                      <wp:effectExtent l="38100" t="76200" r="9525" b="9525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B1FE9A" id="Straight Arrow Connector 27" o:spid="_x0000_s1026" type="#_x0000_t32" style="position:absolute;margin-left:300.05pt;margin-top:4.1pt;width:47.25pt;height:0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7EE1F5D" wp14:editId="730DF116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128270</wp:posOffset>
                      </wp:positionV>
                      <wp:extent cx="0" cy="1238250"/>
                      <wp:effectExtent l="76200" t="38100" r="76200" b="5715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382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BCA4FB" id="Straight Arrow Connector 23" o:spid="_x0000_s1026" type="#_x0000_t32" style="position:absolute;margin-left:95.3pt;margin-top:10.1pt;width:0;height:97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643A46A8" w14:textId="05CE69CE" w:rsidR="007D4D6A" w:rsidRDefault="007D4D6A" w:rsidP="006C67C4"/>
          <w:p w14:paraId="2AB59025" w14:textId="1C60C5BF" w:rsidR="007D4D6A" w:rsidRPr="004E0B40" w:rsidRDefault="002F514B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E828A51" wp14:editId="52AE0597">
                      <wp:simplePos x="0" y="0"/>
                      <wp:positionH relativeFrom="column">
                        <wp:posOffset>3858260</wp:posOffset>
                      </wp:positionH>
                      <wp:positionV relativeFrom="paragraph">
                        <wp:posOffset>160655</wp:posOffset>
                      </wp:positionV>
                      <wp:extent cx="619125" cy="276225"/>
                      <wp:effectExtent l="0" t="0" r="28575" b="28575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91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9DD673" w14:textId="133EA0F3" w:rsidR="002F514B" w:rsidRDefault="002F514B">
                                  <w:r>
                                    <w:t>16.7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828A51" id="Text Box 42" o:spid="_x0000_s1037" type="#_x0000_t202" style="position:absolute;margin-left:303.8pt;margin-top:12.65pt;width:48.75pt;height:21.7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" fillcolor="yellow" strokeweight=".5pt">
                      <v:textbox>
                        <w:txbxContent>
                          <w:p w14:paraId="119DD673" w14:textId="133EA0F3" w:rsidR="002F514B" w:rsidRDefault="002F514B">
                            <w:r>
                              <w:t>16.7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F27F4DA" wp14:editId="66698228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93980</wp:posOffset>
                      </wp:positionV>
                      <wp:extent cx="476250" cy="247650"/>
                      <wp:effectExtent l="0" t="0" r="19050" b="1905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ACFDAE9" w14:textId="2E2A644C" w:rsidR="002F514B" w:rsidRDefault="002F514B">
                                  <w:r>
                                    <w:t>31cm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7F4DA" id="Text Box 24" o:spid="_x0000_s1038" type="#_x0000_t202" style="position:absolute;margin-left:105.8pt;margin-top:7.4pt;width:37.5pt;height:1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" fillcolor="yellow" strokeweight=".5pt">
                      <v:textbox>
                        <w:txbxContent>
                          <w:p w14:paraId="5ACFDAE9" w14:textId="2E2A644C" w:rsidR="002F514B" w:rsidRDefault="002F514B">
                            <w:r>
                              <w:t>31cm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9023EF" w14:textId="0EBF34CD" w:rsidR="002F514B" w:rsidRDefault="002F514B" w:rsidP="006C67C4">
            <w:pPr>
              <w:rPr>
                <w:noProof/>
                <w14:ligatures w14:val="standard"/>
              </w:rPr>
            </w:pPr>
          </w:p>
          <w:p w14:paraId="040C8789" w14:textId="375F197C" w:rsidR="002F514B" w:rsidRDefault="002F514B" w:rsidP="006C67C4">
            <w:pPr>
              <w:rPr>
                <w:noProof/>
                <w14:ligatures w14:val="standard"/>
              </w:rPr>
            </w:pPr>
          </w:p>
          <w:p w14:paraId="2F15832B" w14:textId="344AEE8E" w:rsidR="007D4D6A" w:rsidRPr="007D4D6A" w:rsidRDefault="002F514B" w:rsidP="006C67C4">
            <w:r>
              <w:rPr>
                <w:noProof/>
              </w:rPr>
              <w:drawing>
                <wp:anchor distT="0" distB="0" distL="114300" distR="114300" simplePos="0" relativeHeight="251754496" behindDoc="0" locked="0" layoutInCell="1" allowOverlap="1" wp14:anchorId="7013BAE4" wp14:editId="79B1E53E">
                  <wp:simplePos x="0" y="0"/>
                  <wp:positionH relativeFrom="column">
                    <wp:posOffset>3524885</wp:posOffset>
                  </wp:positionH>
                  <wp:positionV relativeFrom="paragraph">
                    <wp:posOffset>91564</wp:posOffset>
                  </wp:positionV>
                  <wp:extent cx="1778492" cy="2743200"/>
                  <wp:effectExtent l="0" t="0" r="0" b="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77849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755C5C3" w14:textId="77F8DEF1" w:rsidR="007D4D6A" w:rsidRPr="007D4D6A" w:rsidRDefault="007D4D6A" w:rsidP="006C67C4"/>
          <w:p w14:paraId="6090AC12" w14:textId="43933896" w:rsidR="007D4D6A" w:rsidRPr="007D4D6A" w:rsidRDefault="002F514B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000B16C" wp14:editId="3A9B5E78">
                      <wp:simplePos x="0" y="0"/>
                      <wp:positionH relativeFrom="column">
                        <wp:posOffset>4410710</wp:posOffset>
                      </wp:positionH>
                      <wp:positionV relativeFrom="paragraph">
                        <wp:posOffset>55880</wp:posOffset>
                      </wp:positionV>
                      <wp:extent cx="47625" cy="1828800"/>
                      <wp:effectExtent l="76200" t="38100" r="66675" b="5715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" cy="1828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EE5438" id="Straight Arrow Connector 44" o:spid="_x0000_s1026" type="#_x0000_t32" style="position:absolute;margin-left:347.3pt;margin-top:4.4pt;width:3.75pt;height:2in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16359968" w14:textId="6C7AB4A9" w:rsidR="002F514B" w:rsidRDefault="002F514B" w:rsidP="006C67C4">
            <w:pPr>
              <w:rPr>
                <w:noProof/>
                <w14:ligatures w14:val="standard"/>
              </w:rPr>
            </w:pPr>
            <w:r>
              <w:rPr>
                <w:noProof/>
              </w:rPr>
              <w:drawing>
                <wp:anchor distT="0" distB="0" distL="114300" distR="114300" simplePos="0" relativeHeight="251757568" behindDoc="0" locked="0" layoutInCell="1" allowOverlap="1" wp14:anchorId="1425FC41" wp14:editId="34923D4D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124460</wp:posOffset>
                  </wp:positionV>
                  <wp:extent cx="2143125" cy="2406076"/>
                  <wp:effectExtent l="0" t="0" r="0" b="0"/>
                  <wp:wrapNone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427" r="26172"/>
                          <a:stretch/>
                        </pic:blipFill>
                        <pic:spPr bwMode="auto">
                          <a:xfrm>
                            <a:off x="0" y="0"/>
                            <a:ext cx="2143125" cy="24060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9260D66" w14:textId="494110E7" w:rsidR="007D4D6A" w:rsidRPr="007D4D6A" w:rsidRDefault="007D4D6A" w:rsidP="006C67C4"/>
          <w:p w14:paraId="33DCDA3F" w14:textId="6BB26F16" w:rsidR="007D4D6A" w:rsidRPr="007D4D6A" w:rsidRDefault="007D4D6A" w:rsidP="006C67C4"/>
          <w:p w14:paraId="3AAD74B6" w14:textId="274D78EE" w:rsidR="007D4D6A" w:rsidRPr="007D4D6A" w:rsidRDefault="002F514B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4C255C2" wp14:editId="41EFC7D9">
                      <wp:simplePos x="0" y="0"/>
                      <wp:positionH relativeFrom="column">
                        <wp:posOffset>4782185</wp:posOffset>
                      </wp:positionH>
                      <wp:positionV relativeFrom="paragraph">
                        <wp:posOffset>90170</wp:posOffset>
                      </wp:positionV>
                      <wp:extent cx="520700" cy="295275"/>
                      <wp:effectExtent l="0" t="0" r="12700" b="28575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07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A26CAF" w14:textId="1A124E9B" w:rsidR="002F514B" w:rsidRDefault="002F514B">
                                  <w:r>
                                    <w:t>36cm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4C255C2" id="Text Box 45" o:spid="_x0000_s1039" type="#_x0000_t202" style="position:absolute;margin-left:376.55pt;margin-top:7.1pt;width:41pt;height:23.2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" fillcolor="yellow" strokeweight=".5pt">
                      <v:textbox>
                        <w:txbxContent>
                          <w:p w14:paraId="03A26CAF" w14:textId="1A124E9B" w:rsidR="002F514B" w:rsidRDefault="002F514B">
                            <w:r>
                              <w:t>36cm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632B15" w14:textId="7544A598" w:rsidR="007D4D6A" w:rsidRPr="007D4D6A" w:rsidRDefault="002F514B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FDD83B4" wp14:editId="204BF0C8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132080</wp:posOffset>
                      </wp:positionV>
                      <wp:extent cx="247650" cy="0"/>
                      <wp:effectExtent l="38100" t="76200" r="19050" b="9525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3C0EFC" id="Straight Arrow Connector 49" o:spid="_x0000_s1026" type="#_x0000_t32" style="position:absolute;margin-left:81.8pt;margin-top:10.4pt;width:19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16788A9D" w14:textId="0DBEA598" w:rsidR="007D4D6A" w:rsidRPr="007D4D6A" w:rsidRDefault="002F514B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F15240A" wp14:editId="5F2365CC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86360</wp:posOffset>
                      </wp:positionV>
                      <wp:extent cx="1171575" cy="247650"/>
                      <wp:effectExtent l="0" t="0" r="28575" b="19050"/>
                      <wp:wrapNone/>
                      <wp:docPr id="50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15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E80227" w14:textId="3A542CCC" w:rsidR="002F514B" w:rsidRDefault="002F514B">
                                  <w:proofErr w:type="spellStart"/>
                                  <w:r>
                                    <w:t>Molle</w:t>
                                  </w:r>
                                  <w:proofErr w:type="spellEnd"/>
                                  <w:r>
                                    <w:t xml:space="preserve"> Gap – 4cm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15240A" id="Text Box 50" o:spid="_x0000_s1040" type="#_x0000_t202" style="position:absolute;margin-left:51.05pt;margin-top:6.8pt;width:92.25pt;height:1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" fillcolor="yellow" strokeweight=".5pt">
                      <v:textbox>
                        <w:txbxContent>
                          <w:p w14:paraId="44E80227" w14:textId="3A542CCC" w:rsidR="002F514B" w:rsidRDefault="002F514B">
                            <w:proofErr w:type="spellStart"/>
                            <w:r>
                              <w:t>Molle</w:t>
                            </w:r>
                            <w:proofErr w:type="spellEnd"/>
                            <w:r>
                              <w:t xml:space="preserve"> Gap – 4cm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96A758A" w14:textId="2D0E3ECC" w:rsidR="007D4D6A" w:rsidRPr="007D4D6A" w:rsidRDefault="007D4D6A" w:rsidP="006C67C4"/>
          <w:p w14:paraId="742BF410" w14:textId="5930D6E0" w:rsidR="007D4D6A" w:rsidRDefault="007D4D6A" w:rsidP="006C67C4"/>
          <w:p w14:paraId="553F0E36" w14:textId="30D608EA" w:rsidR="007D4D6A" w:rsidRDefault="007D4D6A" w:rsidP="006C67C4"/>
          <w:p w14:paraId="6F1105F5" w14:textId="2FE11417" w:rsidR="007D4D6A" w:rsidRDefault="007D4D6A" w:rsidP="006C67C4"/>
          <w:p w14:paraId="2399423E" w14:textId="0433BF96" w:rsidR="007D4D6A" w:rsidRDefault="007D4D6A" w:rsidP="006C67C4">
            <w:pPr>
              <w:ind w:firstLine="720"/>
            </w:pPr>
          </w:p>
          <w:p w14:paraId="4D4DAC02" w14:textId="3E99B6C7" w:rsidR="002F514B" w:rsidRPr="002F514B" w:rsidRDefault="002F514B" w:rsidP="002F514B"/>
          <w:p w14:paraId="40998571" w14:textId="26C78A0A" w:rsidR="002F514B" w:rsidRDefault="002F514B" w:rsidP="002F514B"/>
          <w:p w14:paraId="178AC597" w14:textId="74E5FEDE" w:rsidR="002F514B" w:rsidRDefault="002F514B" w:rsidP="002F514B"/>
          <w:p w14:paraId="027358D9" w14:textId="2E4D55D2" w:rsidR="002F514B" w:rsidRDefault="002F514B" w:rsidP="002F514B">
            <w:r>
              <w:t>Label Placement</w:t>
            </w:r>
          </w:p>
          <w:p w14:paraId="7B1E67C2" w14:textId="21D1FE3A" w:rsidR="002F514B" w:rsidRPr="002F514B" w:rsidRDefault="0054471A" w:rsidP="002F514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012A860" wp14:editId="219F6B2F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867410</wp:posOffset>
                      </wp:positionV>
                      <wp:extent cx="1343025" cy="47625"/>
                      <wp:effectExtent l="38100" t="38100" r="28575" b="85725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43025" cy="476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29E9FC" id="Straight Arrow Connector 52" o:spid="_x0000_s1026" type="#_x0000_t32" style="position:absolute;margin-left:130.55pt;margin-top:68.3pt;width:105.75pt;height:3.75pt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501987D" wp14:editId="7BFE5D64">
                      <wp:simplePos x="0" y="0"/>
                      <wp:positionH relativeFrom="column">
                        <wp:posOffset>3181985</wp:posOffset>
                      </wp:positionH>
                      <wp:positionV relativeFrom="paragraph">
                        <wp:posOffset>505460</wp:posOffset>
                      </wp:positionV>
                      <wp:extent cx="1895475" cy="609600"/>
                      <wp:effectExtent l="0" t="0" r="28575" b="1905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5475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BFEF72" w14:textId="3CCCE0F4" w:rsidR="007D4D6A" w:rsidRDefault="007D4D6A" w:rsidP="007D4D6A">
                                  <w:r>
                                    <w:t xml:space="preserve">Label Placement – Attaching on Back </w:t>
                                  </w:r>
                                  <w:r w:rsidR="0054471A">
                                    <w:t>side</w:t>
                                  </w:r>
                                  <w:r>
                                    <w:t xml:space="preserve"> </w:t>
                                  </w:r>
                                  <w:r w:rsidR="0054471A">
                                    <w:t>Top stitch</w:t>
                                  </w:r>
                                  <w:r>
                                    <w:t xml:space="preserve"> </w:t>
                                  </w:r>
                                  <w:r w:rsidR="00B17272">
                                    <w:t xml:space="preserve">-Center as a </w:t>
                                  </w:r>
                                  <w:r w:rsidR="0054471A">
                                    <w:t>loop</w:t>
                                  </w:r>
                                  <w:r w:rsidR="00B17272">
                                    <w:t xml:space="preserve">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1987D" id="Text Box 40" o:spid="_x0000_s1041" type="#_x0000_t202" style="position:absolute;margin-left:250.55pt;margin-top:39.8pt;width:149.25pt;height:4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" fillcolor="white [3201]" strokeweight=".5pt">
                      <v:textbox>
                        <w:txbxContent>
                          <w:p w14:paraId="1FBFEF72" w14:textId="3CCCE0F4" w:rsidR="007D4D6A" w:rsidRDefault="007D4D6A" w:rsidP="007D4D6A">
                            <w:r>
                              <w:t xml:space="preserve">Label Placement – Attaching on Back </w:t>
                            </w:r>
                            <w:r w:rsidR="0054471A">
                              <w:t>side</w:t>
                            </w:r>
                            <w:r>
                              <w:t xml:space="preserve"> </w:t>
                            </w:r>
                            <w:r w:rsidR="0054471A">
                              <w:t>Top stitch</w:t>
                            </w:r>
                            <w:r>
                              <w:t xml:space="preserve"> </w:t>
                            </w:r>
                            <w:r w:rsidR="00B17272">
                              <w:t xml:space="preserve">-Center as a </w:t>
                            </w:r>
                            <w:r w:rsidR="0054471A">
                              <w:t>loop</w:t>
                            </w:r>
                            <w:r w:rsidR="00B17272">
                              <w:t xml:space="preserve">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760640" behindDoc="0" locked="0" layoutInCell="1" allowOverlap="1" wp14:anchorId="2860B784" wp14:editId="4CE0DF58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66675</wp:posOffset>
                  </wp:positionV>
                  <wp:extent cx="1478757" cy="1971675"/>
                  <wp:effectExtent l="0" t="0" r="762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 51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757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833355E" w14:textId="1EF9B242" w:rsidR="0057535A" w:rsidRPr="00DE4BCC" w:rsidRDefault="0057535A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57535A" w:rsidRPr="00DE4BCC" w14:paraId="5BE44242" w14:textId="77777777" w:rsidTr="00CF22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44D28926" w14:textId="77777777" w:rsidR="0057535A" w:rsidRPr="00DE4BCC" w:rsidRDefault="0057535A" w:rsidP="00CF2262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57535A" w:rsidRPr="00DE4BCC" w14:paraId="208B8AF8" w14:textId="77777777" w:rsidTr="007C4B97">
        <w:trPr>
          <w:trHeight w:val="5633"/>
        </w:trPr>
        <w:tc>
          <w:tcPr>
            <w:tcW w:w="5000" w:type="pct"/>
          </w:tcPr>
          <w:p w14:paraId="5ECEB471" w14:textId="726531F5" w:rsidR="0057535A" w:rsidRDefault="00EE09B4" w:rsidP="00CF2262">
            <w:pPr>
              <w:rPr>
                <w:noProof/>
                <w14:ligatures w14:val="standard"/>
              </w:rPr>
            </w:pPr>
            <w:r w:rsidRPr="00EE09B4">
              <w:rPr>
                <w:noProof/>
              </w:rPr>
              <w:drawing>
                <wp:anchor distT="0" distB="0" distL="114300" distR="114300" simplePos="0" relativeHeight="251815936" behindDoc="1" locked="0" layoutInCell="1" allowOverlap="1" wp14:anchorId="556DC900" wp14:editId="2C157FAA">
                  <wp:simplePos x="0" y="0"/>
                  <wp:positionH relativeFrom="column">
                    <wp:posOffset>2854325</wp:posOffset>
                  </wp:positionH>
                  <wp:positionV relativeFrom="paragraph">
                    <wp:posOffset>261620</wp:posOffset>
                  </wp:positionV>
                  <wp:extent cx="2794928" cy="1013460"/>
                  <wp:effectExtent l="0" t="0" r="5715" b="0"/>
                  <wp:wrapNone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928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03488">
              <w:rPr>
                <w:noProof/>
              </w:rPr>
              <w:drawing>
                <wp:anchor distT="0" distB="0" distL="114300" distR="114300" simplePos="0" relativeHeight="251814912" behindDoc="1" locked="0" layoutInCell="1" allowOverlap="1" wp14:anchorId="2115D283" wp14:editId="409C44F1">
                  <wp:simplePos x="0" y="0"/>
                  <wp:positionH relativeFrom="column">
                    <wp:posOffset>34926</wp:posOffset>
                  </wp:positionH>
                  <wp:positionV relativeFrom="paragraph">
                    <wp:posOffset>284480</wp:posOffset>
                  </wp:positionV>
                  <wp:extent cx="2720340" cy="981887"/>
                  <wp:effectExtent l="0" t="0" r="3810" b="8890"/>
                  <wp:wrapNone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830" cy="982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7535A">
              <w:rPr>
                <w:noProof/>
                <w14:ligatures w14:val="standard"/>
              </w:rPr>
              <w:t>LABEL ARTWORK</w:t>
            </w:r>
          </w:p>
          <w:p w14:paraId="3AED446B" w14:textId="6A1D0784" w:rsidR="0057535A" w:rsidRDefault="00D03488" w:rsidP="00CF2262">
            <w:r>
              <w:rPr>
                <w:noProof/>
              </w:rPr>
              <w:t xml:space="preserve"> </w:t>
            </w:r>
          </w:p>
          <w:p w14:paraId="3B668FE4" w14:textId="21FB5886" w:rsidR="0057535A" w:rsidRDefault="0057535A" w:rsidP="00CF2262"/>
          <w:p w14:paraId="06022DD5" w14:textId="535EAED0" w:rsidR="00EE09B4" w:rsidRDefault="00EE09B4" w:rsidP="00CF2262"/>
          <w:p w14:paraId="7F104660" w14:textId="77777777" w:rsidR="00EE09B4" w:rsidRDefault="00EE09B4" w:rsidP="00CF2262"/>
          <w:p w14:paraId="04C26E42" w14:textId="77777777" w:rsidR="00EE09B4" w:rsidRDefault="00EE09B4" w:rsidP="00CF2262"/>
          <w:p w14:paraId="30DB37F4" w14:textId="77777777" w:rsidR="00EE09B4" w:rsidRDefault="00EE09B4" w:rsidP="00CF2262"/>
          <w:p w14:paraId="68AB018E" w14:textId="06958350" w:rsidR="0057535A" w:rsidRDefault="001322E8" w:rsidP="00CF2262">
            <w:r>
              <w:t>STICKER ARTWORK</w:t>
            </w:r>
          </w:p>
          <w:p w14:paraId="356562DA" w14:textId="6B3C161B" w:rsidR="0057535A" w:rsidRDefault="0057535A" w:rsidP="001322E8"/>
          <w:p w14:paraId="0D8E20C3" w14:textId="23DED009" w:rsidR="0057535A" w:rsidRPr="007D4D6A" w:rsidRDefault="007C4B97" w:rsidP="007C4B97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1816960" behindDoc="1" locked="0" layoutInCell="1" allowOverlap="1" wp14:anchorId="1B4A2BBD" wp14:editId="7E2D84C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99695</wp:posOffset>
                  </wp:positionV>
                  <wp:extent cx="2712085" cy="1203960"/>
                  <wp:effectExtent l="0" t="0" r="0" b="0"/>
                  <wp:wrapNone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085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E09B4">
              <w:rPr>
                <w:noProof/>
              </w:rPr>
              <w:drawing>
                <wp:inline distT="0" distB="0" distL="0" distR="0" wp14:anchorId="42956395" wp14:editId="3C2BE071">
                  <wp:extent cx="2780832" cy="1234440"/>
                  <wp:effectExtent l="0" t="0" r="635" b="381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111" cy="1239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14:paraId="2F64944C" w14:textId="54952181" w:rsidR="007D4D6A" w:rsidRPr="00DE4BCC" w:rsidRDefault="007D4D6A" w:rsidP="00155384">
      <w:pPr>
        <w:rPr>
          <w:color w:val="auto"/>
        </w:rPr>
      </w:pPr>
    </w:p>
    <w:sectPr w:rsidR="007D4D6A" w:rsidRPr="00DE4BCC" w:rsidSect="007E3D23">
      <w:footerReference w:type="default" r:id="rId21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2FEA7" w14:textId="77777777" w:rsidR="00D25288" w:rsidRDefault="00D25288">
      <w:pPr>
        <w:spacing w:after="0"/>
      </w:pPr>
      <w:r>
        <w:separator/>
      </w:r>
    </w:p>
  </w:endnote>
  <w:endnote w:type="continuationSeparator" w:id="0">
    <w:p w14:paraId="4F316EC2" w14:textId="77777777" w:rsidR="00D25288" w:rsidRDefault="00D252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A57D0" w14:textId="77777777" w:rsidR="00D25288" w:rsidRDefault="00D25288">
      <w:pPr>
        <w:spacing w:after="0"/>
      </w:pPr>
      <w:r>
        <w:separator/>
      </w:r>
    </w:p>
  </w:footnote>
  <w:footnote w:type="continuationSeparator" w:id="0">
    <w:p w14:paraId="7DBF6992" w14:textId="77777777" w:rsidR="00D25288" w:rsidRDefault="00D252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47818"/>
    <w:rsid w:val="00051B06"/>
    <w:rsid w:val="000677DA"/>
    <w:rsid w:val="000A13CF"/>
    <w:rsid w:val="000B1457"/>
    <w:rsid w:val="000B6FE1"/>
    <w:rsid w:val="000D37AE"/>
    <w:rsid w:val="000E45E2"/>
    <w:rsid w:val="000E5146"/>
    <w:rsid w:val="001322E8"/>
    <w:rsid w:val="00136E3C"/>
    <w:rsid w:val="00147208"/>
    <w:rsid w:val="00155384"/>
    <w:rsid w:val="0018603C"/>
    <w:rsid w:val="001C51DE"/>
    <w:rsid w:val="001D0C6A"/>
    <w:rsid w:val="001E5C8E"/>
    <w:rsid w:val="00223B8D"/>
    <w:rsid w:val="00255734"/>
    <w:rsid w:val="002750DA"/>
    <w:rsid w:val="0028638D"/>
    <w:rsid w:val="00290583"/>
    <w:rsid w:val="002A2DA1"/>
    <w:rsid w:val="002A4407"/>
    <w:rsid w:val="002C1327"/>
    <w:rsid w:val="002C6EAE"/>
    <w:rsid w:val="002F4BB6"/>
    <w:rsid w:val="002F514B"/>
    <w:rsid w:val="003264FF"/>
    <w:rsid w:val="003366D8"/>
    <w:rsid w:val="00371D00"/>
    <w:rsid w:val="003B35B1"/>
    <w:rsid w:val="003C192B"/>
    <w:rsid w:val="003C2460"/>
    <w:rsid w:val="003C256A"/>
    <w:rsid w:val="003D2168"/>
    <w:rsid w:val="003E2F5B"/>
    <w:rsid w:val="004209F5"/>
    <w:rsid w:val="004342C2"/>
    <w:rsid w:val="00437F9D"/>
    <w:rsid w:val="00451E2E"/>
    <w:rsid w:val="004A7424"/>
    <w:rsid w:val="004C306F"/>
    <w:rsid w:val="004C30E4"/>
    <w:rsid w:val="004C34EC"/>
    <w:rsid w:val="004C726C"/>
    <w:rsid w:val="004E0B40"/>
    <w:rsid w:val="005076EA"/>
    <w:rsid w:val="0054471A"/>
    <w:rsid w:val="00553DF6"/>
    <w:rsid w:val="0057535A"/>
    <w:rsid w:val="00575A98"/>
    <w:rsid w:val="00591137"/>
    <w:rsid w:val="005C2CF2"/>
    <w:rsid w:val="005D5D7A"/>
    <w:rsid w:val="005E4A3B"/>
    <w:rsid w:val="006433F3"/>
    <w:rsid w:val="00650B59"/>
    <w:rsid w:val="0065347E"/>
    <w:rsid w:val="00664C5D"/>
    <w:rsid w:val="00666FB7"/>
    <w:rsid w:val="0068246A"/>
    <w:rsid w:val="006D6A3A"/>
    <w:rsid w:val="006F24EC"/>
    <w:rsid w:val="00706BC8"/>
    <w:rsid w:val="00711EBF"/>
    <w:rsid w:val="007265C0"/>
    <w:rsid w:val="00735CF9"/>
    <w:rsid w:val="00747E46"/>
    <w:rsid w:val="00771616"/>
    <w:rsid w:val="00797D0E"/>
    <w:rsid w:val="007A209A"/>
    <w:rsid w:val="007A6D88"/>
    <w:rsid w:val="007B0C03"/>
    <w:rsid w:val="007B56EE"/>
    <w:rsid w:val="007C1E31"/>
    <w:rsid w:val="007C4B97"/>
    <w:rsid w:val="007D01EF"/>
    <w:rsid w:val="007D4D6A"/>
    <w:rsid w:val="007E1496"/>
    <w:rsid w:val="007E25E2"/>
    <w:rsid w:val="007E3D23"/>
    <w:rsid w:val="008675B2"/>
    <w:rsid w:val="00894FA0"/>
    <w:rsid w:val="008E4FD7"/>
    <w:rsid w:val="009546F2"/>
    <w:rsid w:val="00982D74"/>
    <w:rsid w:val="00985466"/>
    <w:rsid w:val="00994A93"/>
    <w:rsid w:val="009A24AC"/>
    <w:rsid w:val="009B6BA0"/>
    <w:rsid w:val="009F0E8D"/>
    <w:rsid w:val="00A33C84"/>
    <w:rsid w:val="00A56B70"/>
    <w:rsid w:val="00A835B2"/>
    <w:rsid w:val="00AC250E"/>
    <w:rsid w:val="00AC2E79"/>
    <w:rsid w:val="00AF3C61"/>
    <w:rsid w:val="00B11297"/>
    <w:rsid w:val="00B17272"/>
    <w:rsid w:val="00B445DD"/>
    <w:rsid w:val="00B8674E"/>
    <w:rsid w:val="00B8707A"/>
    <w:rsid w:val="00BA4210"/>
    <w:rsid w:val="00BB351C"/>
    <w:rsid w:val="00BB3D1B"/>
    <w:rsid w:val="00BC2BF8"/>
    <w:rsid w:val="00C066BC"/>
    <w:rsid w:val="00C40FF5"/>
    <w:rsid w:val="00C7576A"/>
    <w:rsid w:val="00CA528F"/>
    <w:rsid w:val="00CF00C0"/>
    <w:rsid w:val="00D03488"/>
    <w:rsid w:val="00D23A95"/>
    <w:rsid w:val="00D25288"/>
    <w:rsid w:val="00D3176E"/>
    <w:rsid w:val="00D336B6"/>
    <w:rsid w:val="00D44742"/>
    <w:rsid w:val="00D776E0"/>
    <w:rsid w:val="00DC2E1D"/>
    <w:rsid w:val="00DE4BCC"/>
    <w:rsid w:val="00DF38F3"/>
    <w:rsid w:val="00E40E81"/>
    <w:rsid w:val="00E52A3A"/>
    <w:rsid w:val="00E70648"/>
    <w:rsid w:val="00E81E5D"/>
    <w:rsid w:val="00E91C1C"/>
    <w:rsid w:val="00EA665F"/>
    <w:rsid w:val="00EB7B91"/>
    <w:rsid w:val="00EC52D1"/>
    <w:rsid w:val="00EC65C0"/>
    <w:rsid w:val="00ED58D4"/>
    <w:rsid w:val="00EE09B4"/>
    <w:rsid w:val="00F07EAE"/>
    <w:rsid w:val="00F245C1"/>
    <w:rsid w:val="00F33D62"/>
    <w:rsid w:val="00F3577A"/>
    <w:rsid w:val="00F37692"/>
    <w:rsid w:val="00F51E42"/>
    <w:rsid w:val="00F70BC0"/>
    <w:rsid w:val="00F769F1"/>
    <w:rsid w:val="00F900BE"/>
    <w:rsid w:val="00FA4FCB"/>
    <w:rsid w:val="00FA56D1"/>
    <w:rsid w:val="00FA5EFB"/>
    <w:rsid w:val="00FC13FD"/>
    <w:rsid w:val="00F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488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paragraph" w:styleId="NormalWeb">
    <w:name w:val="Normal (Web)"/>
    <w:basedOn w:val="Normal"/>
    <w:uiPriority w:val="99"/>
    <w:unhideWhenUsed/>
    <w:rsid w:val="00EE09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7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C52D9"/>
    <w:rsid w:val="00171AFF"/>
    <w:rsid w:val="001F6A2F"/>
    <w:rsid w:val="00237945"/>
    <w:rsid w:val="002469A9"/>
    <w:rsid w:val="00257818"/>
    <w:rsid w:val="003E048A"/>
    <w:rsid w:val="00476E9E"/>
    <w:rsid w:val="004F05F6"/>
    <w:rsid w:val="00517E07"/>
    <w:rsid w:val="00623A13"/>
    <w:rsid w:val="006F434C"/>
    <w:rsid w:val="00712F22"/>
    <w:rsid w:val="00766001"/>
    <w:rsid w:val="00875C2A"/>
    <w:rsid w:val="008D55CE"/>
    <w:rsid w:val="009F502E"/>
    <w:rsid w:val="00AF01ED"/>
    <w:rsid w:val="00AF3AC3"/>
    <w:rsid w:val="00AF7A89"/>
    <w:rsid w:val="00BF0DA0"/>
    <w:rsid w:val="00C61CDB"/>
    <w:rsid w:val="00C672C3"/>
    <w:rsid w:val="00CD151B"/>
    <w:rsid w:val="00D47C45"/>
    <w:rsid w:val="00D57713"/>
    <w:rsid w:val="00D657F2"/>
    <w:rsid w:val="00EE7BCC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4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2025-08-13T00:02:00Z</dcterms:created>
  <dcterms:modified xsi:type="dcterms:W3CDTF">2025-08-13T00:02:00Z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